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CBAE4" w14:textId="77777777" w:rsidR="00AC6783" w:rsidRDefault="00AC6783" w:rsidP="00F30316">
      <w:pPr>
        <w:pStyle w:val="1"/>
        <w:spacing w:befor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="00F30316">
        <w:rPr>
          <w:rFonts w:ascii="Times New Roman" w:hAnsi="Times New Roman"/>
          <w:sz w:val="28"/>
          <w:szCs w:val="28"/>
        </w:rPr>
        <w:t xml:space="preserve"> РАБОЧЕГО ПОСЕЛКА ДОРОГИНО</w:t>
      </w:r>
    </w:p>
    <w:p w14:paraId="0B0A9F70" w14:textId="77777777" w:rsidR="00F30316" w:rsidRPr="00F30316" w:rsidRDefault="00F30316" w:rsidP="00F30316">
      <w:pPr>
        <w:jc w:val="center"/>
        <w:rPr>
          <w:b/>
          <w:sz w:val="28"/>
        </w:rPr>
      </w:pPr>
      <w:r w:rsidRPr="00F30316">
        <w:rPr>
          <w:b/>
          <w:sz w:val="28"/>
        </w:rPr>
        <w:t>ЧЕРЕПАНОВСКОГО РАЙОНА НОВОСИБИРСКОЙ ОБЛАСТИ</w:t>
      </w:r>
    </w:p>
    <w:p w14:paraId="319340AA" w14:textId="77777777" w:rsidR="00F30316" w:rsidRDefault="00F30316" w:rsidP="00F30316"/>
    <w:p w14:paraId="79247D57" w14:textId="77777777" w:rsidR="00F30316" w:rsidRPr="00F30316" w:rsidRDefault="00F30316" w:rsidP="00F30316"/>
    <w:p w14:paraId="07E96CAB" w14:textId="77777777" w:rsidR="00AC6783" w:rsidRDefault="00AC6783" w:rsidP="00AC6783">
      <w:pPr>
        <w:pStyle w:val="2"/>
        <w:spacing w:before="0"/>
        <w:ind w:left="2829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ПОСТАНОВЛЕНИЕ</w:t>
      </w:r>
    </w:p>
    <w:p w14:paraId="20FA8B8E" w14:textId="77777777" w:rsidR="00F30316" w:rsidRPr="00F30316" w:rsidRDefault="00F30316" w:rsidP="00F30316"/>
    <w:p w14:paraId="46C8793D" w14:textId="77777777" w:rsidR="00AC6783" w:rsidRDefault="00F30316" w:rsidP="00AC678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14.08</w:t>
      </w:r>
      <w:r w:rsidR="00AC6783">
        <w:rPr>
          <w:sz w:val="28"/>
          <w:szCs w:val="28"/>
        </w:rPr>
        <w:t xml:space="preserve">.2024 № </w:t>
      </w:r>
      <w:r w:rsidR="0005069A">
        <w:rPr>
          <w:sz w:val="28"/>
          <w:szCs w:val="28"/>
        </w:rPr>
        <w:t>2</w:t>
      </w:r>
      <w:r>
        <w:rPr>
          <w:sz w:val="28"/>
          <w:szCs w:val="28"/>
        </w:rPr>
        <w:t>06</w:t>
      </w:r>
    </w:p>
    <w:p w14:paraId="13DFEAE9" w14:textId="77777777" w:rsidR="00AC6783" w:rsidRDefault="00AC6783" w:rsidP="00AC6783">
      <w:pPr>
        <w:jc w:val="center"/>
        <w:rPr>
          <w:b/>
          <w:sz w:val="16"/>
          <w:szCs w:val="16"/>
        </w:rPr>
      </w:pPr>
    </w:p>
    <w:p w14:paraId="1043A6A4" w14:textId="77777777" w:rsidR="00AC6783" w:rsidRDefault="00AC6783" w:rsidP="00AC6783">
      <w:pPr>
        <w:tabs>
          <w:tab w:val="left" w:pos="360"/>
          <w:tab w:val="left" w:pos="10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публичного сервитута </w:t>
      </w:r>
    </w:p>
    <w:p w14:paraId="0E5CABB0" w14:textId="77777777" w:rsidR="00AC6783" w:rsidRDefault="00AC6783" w:rsidP="00AC6783">
      <w:pPr>
        <w:rPr>
          <w:sz w:val="28"/>
          <w:szCs w:val="28"/>
        </w:rPr>
      </w:pPr>
    </w:p>
    <w:p w14:paraId="143324B4" w14:textId="4C5B32A2" w:rsidR="00AC6783" w:rsidRDefault="00AC6783" w:rsidP="00AC6783">
      <w:pPr>
        <w:ind w:firstLine="708"/>
        <w:jc w:val="both"/>
        <w:rPr>
          <w:sz w:val="28"/>
          <w:szCs w:val="28"/>
        </w:rPr>
      </w:pPr>
      <w:r w:rsidRPr="00363C1A">
        <w:rPr>
          <w:sz w:val="28"/>
          <w:szCs w:val="28"/>
        </w:rPr>
        <w:t xml:space="preserve">Руководствуясь статьей 23, главой </w:t>
      </w:r>
      <w:r w:rsidRPr="00363C1A">
        <w:rPr>
          <w:sz w:val="28"/>
          <w:szCs w:val="28"/>
          <w:lang w:val="en-US"/>
        </w:rPr>
        <w:t>V</w:t>
      </w:r>
      <w:r w:rsidRPr="00363C1A">
        <w:rPr>
          <w:sz w:val="28"/>
          <w:szCs w:val="28"/>
        </w:rPr>
        <w:t xml:space="preserve">7  Земельного кодекса Российской Федерации, 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 xml:space="preserve">учитывая размещение сообщения о возможном установлении публичного сервитута </w:t>
      </w:r>
      <w:r w:rsidR="00F30316">
        <w:rPr>
          <w:rFonts w:ascii="Times New Roman CYR" w:hAnsi="Times New Roman CYR" w:cs="Times New Roman CYR"/>
          <w:color w:val="000000"/>
          <w:sz w:val="28"/>
          <w:szCs w:val="28"/>
        </w:rPr>
        <w:t>11.08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.2024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 xml:space="preserve"> в периодическо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м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 xml:space="preserve"> печатно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м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 xml:space="preserve"> издани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и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 xml:space="preserve"> органов местного самоуправления </w:t>
      </w:r>
      <w:r w:rsidR="00F30316">
        <w:rPr>
          <w:rFonts w:ascii="Times New Roman CYR" w:hAnsi="Times New Roman CYR" w:cs="Times New Roman CYR"/>
          <w:color w:val="000000"/>
          <w:sz w:val="28"/>
          <w:szCs w:val="28"/>
        </w:rPr>
        <w:t>рабочего поселка Дорогино Черепановского района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 xml:space="preserve"> Новосибирской области «</w:t>
      </w:r>
      <w:r w:rsidR="00F30316">
        <w:rPr>
          <w:rFonts w:ascii="Times New Roman CYR" w:hAnsi="Times New Roman CYR" w:cs="Times New Roman CYR"/>
          <w:color w:val="000000"/>
          <w:sz w:val="28"/>
          <w:szCs w:val="28"/>
        </w:rPr>
        <w:t>Дорогинский вестник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на 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>официальн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ом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 xml:space="preserve"> сайт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е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 xml:space="preserve"> администрации </w:t>
      </w:r>
      <w:r w:rsidR="00F30316">
        <w:rPr>
          <w:rFonts w:ascii="Times New Roman CYR" w:hAnsi="Times New Roman CYR" w:cs="Times New Roman CYR"/>
          <w:color w:val="000000"/>
          <w:sz w:val="28"/>
          <w:szCs w:val="28"/>
        </w:rPr>
        <w:t>рабочего поселка Дорогино Черепановского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 xml:space="preserve"> района Новосибирской области </w:t>
      </w:r>
      <w:r w:rsidR="00F30316" w:rsidRPr="00F30316">
        <w:rPr>
          <w:rStyle w:val="a9"/>
          <w:rFonts w:ascii="Times New Roman CYR" w:hAnsi="Times New Roman CYR" w:cs="Times New Roman CYR"/>
          <w:sz w:val="28"/>
          <w:szCs w:val="28"/>
        </w:rPr>
        <w:t>https://dorogino.nso.ru/</w:t>
      </w:r>
      <w:r w:rsidRPr="00363C1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, руководствуясь Уставом </w:t>
      </w:r>
      <w:r w:rsidR="00F30316">
        <w:rPr>
          <w:sz w:val="28"/>
          <w:szCs w:val="28"/>
        </w:rPr>
        <w:t>рабочего поселка Дорогино Черепановского</w:t>
      </w:r>
      <w:r>
        <w:rPr>
          <w:sz w:val="28"/>
          <w:szCs w:val="28"/>
        </w:rPr>
        <w:t xml:space="preserve"> Новосибирской области, администрация </w:t>
      </w:r>
      <w:r w:rsidR="00F30316">
        <w:rPr>
          <w:sz w:val="28"/>
          <w:szCs w:val="28"/>
        </w:rPr>
        <w:t>рабочего поселка Дорогино Черепановского</w:t>
      </w:r>
      <w:r>
        <w:rPr>
          <w:sz w:val="28"/>
          <w:szCs w:val="28"/>
        </w:rPr>
        <w:t xml:space="preserve"> района Новосибирской области</w:t>
      </w:r>
      <w:r w:rsidR="00BA6572">
        <w:rPr>
          <w:sz w:val="28"/>
          <w:szCs w:val="28"/>
        </w:rPr>
        <w:t>,</w:t>
      </w:r>
    </w:p>
    <w:p w14:paraId="0913D5DA" w14:textId="77777777" w:rsidR="00AC6783" w:rsidRDefault="00AC6783" w:rsidP="00BA6572">
      <w:pPr>
        <w:tabs>
          <w:tab w:val="left" w:pos="360"/>
          <w:tab w:val="left" w:pos="1080"/>
        </w:tabs>
        <w:ind w:firstLine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ПОСТАНОВЛЯЕТ:</w:t>
      </w:r>
    </w:p>
    <w:p w14:paraId="58FFB21C" w14:textId="77777777" w:rsidR="000D1D33" w:rsidRDefault="00AC6783" w:rsidP="000D1D33">
      <w:pPr>
        <w:pStyle w:val="ConsPlusNormal"/>
        <w:ind w:firstLine="708"/>
        <w:jc w:val="both"/>
      </w:pPr>
      <w:r>
        <w:t xml:space="preserve">1. Утвердить границы публичного сервитута  </w:t>
      </w:r>
      <w:r w:rsidRPr="002359DA">
        <w:t xml:space="preserve">общей площадью </w:t>
      </w:r>
      <w:r w:rsidR="00F30316">
        <w:t>5774</w:t>
      </w:r>
      <w:r>
        <w:t xml:space="preserve"> кв. метров, согласно приложению 1 к настоящему постановлению, в целях</w:t>
      </w:r>
      <w:r w:rsidR="00F30316">
        <w:t xml:space="preserve"> эксплуатации линейного объекта системы газоснабжения: «Газопровод высокого давления до НЗКИ р.п. Дорогино Черепановского района НСО»</w:t>
      </w:r>
      <w:r>
        <w:t>.</w:t>
      </w:r>
    </w:p>
    <w:p w14:paraId="6460B290" w14:textId="77777777" w:rsidR="000D1D33" w:rsidRDefault="000D1D33" w:rsidP="000D1D33">
      <w:pPr>
        <w:pStyle w:val="ac"/>
        <w:spacing w:before="0" w:beforeAutospacing="0" w:after="0" w:afterAutospacing="0" w:line="115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="002E2881">
        <w:rPr>
          <w:sz w:val="28"/>
          <w:szCs w:val="28"/>
        </w:rPr>
        <w:t>Перечень земельных участков</w:t>
      </w:r>
      <w:r w:rsidRPr="00FB3FBF">
        <w:rPr>
          <w:sz w:val="28"/>
          <w:szCs w:val="28"/>
        </w:rPr>
        <w:t>, в отношении котор</w:t>
      </w:r>
      <w:r w:rsidR="002E2881">
        <w:rPr>
          <w:sz w:val="28"/>
          <w:szCs w:val="28"/>
        </w:rPr>
        <w:t>ых</w:t>
      </w:r>
      <w:r w:rsidRPr="00FB3FBF">
        <w:rPr>
          <w:sz w:val="28"/>
          <w:szCs w:val="28"/>
        </w:rPr>
        <w:t xml:space="preserve"> </w:t>
      </w:r>
      <w:r w:rsidR="00CF63F3">
        <w:rPr>
          <w:sz w:val="28"/>
          <w:szCs w:val="28"/>
        </w:rPr>
        <w:t>устанавливается</w:t>
      </w:r>
      <w:r w:rsidRPr="00FB3FBF">
        <w:rPr>
          <w:sz w:val="28"/>
          <w:szCs w:val="28"/>
        </w:rPr>
        <w:t xml:space="preserve"> публичный сервитут: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322"/>
        <w:gridCol w:w="1842"/>
      </w:tblGrid>
      <w:tr w:rsidR="000D1D33" w:rsidRPr="00274840" w14:paraId="5580490B" w14:textId="77777777" w:rsidTr="00953C60">
        <w:tc>
          <w:tcPr>
            <w:tcW w:w="2410" w:type="dxa"/>
          </w:tcPr>
          <w:p w14:paraId="6CAF28B5" w14:textId="77777777" w:rsidR="000D1D33" w:rsidRPr="00274840" w:rsidRDefault="004C0288" w:rsidP="00F30316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5322" w:type="dxa"/>
          </w:tcPr>
          <w:p w14:paraId="16B9A543" w14:textId="77777777" w:rsidR="000D1D33" w:rsidRPr="00274840" w:rsidRDefault="004C0288" w:rsidP="00F30316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(местоположение) земельного участка</w:t>
            </w:r>
          </w:p>
        </w:tc>
        <w:tc>
          <w:tcPr>
            <w:tcW w:w="1842" w:type="dxa"/>
          </w:tcPr>
          <w:p w14:paraId="6B05B867" w14:textId="77777777" w:rsidR="000D1D33" w:rsidRPr="00274840" w:rsidRDefault="004C0288" w:rsidP="00F30316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Площадь, необходимая для установления сервитута </w:t>
            </w:r>
          </w:p>
        </w:tc>
      </w:tr>
      <w:tr w:rsidR="004C0288" w:rsidRPr="00274840" w14:paraId="3AC85CEC" w14:textId="77777777" w:rsidTr="00953C60">
        <w:tc>
          <w:tcPr>
            <w:tcW w:w="2410" w:type="dxa"/>
          </w:tcPr>
          <w:p w14:paraId="357F0E21" w14:textId="77777777" w:rsidR="004C0288" w:rsidRPr="00953C60" w:rsidRDefault="00F30316" w:rsidP="00F30316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 w:rsidRPr="00953C60">
              <w:rPr>
                <w:sz w:val="28"/>
              </w:rPr>
              <w:t>54:28:000000:1667</w:t>
            </w:r>
          </w:p>
        </w:tc>
        <w:tc>
          <w:tcPr>
            <w:tcW w:w="5322" w:type="dxa"/>
          </w:tcPr>
          <w:p w14:paraId="664DC760" w14:textId="77777777" w:rsidR="004C0288" w:rsidRPr="00953C60" w:rsidRDefault="00953C60" w:rsidP="00F30316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 w:rsidRPr="00953C60">
              <w:rPr>
                <w:sz w:val="28"/>
                <w:shd w:val="clear" w:color="auto" w:fill="F8F8F8"/>
              </w:rPr>
              <w:t xml:space="preserve">Новосибирская область, р-н Черепановский, </w:t>
            </w:r>
            <w:proofErr w:type="spellStart"/>
            <w:r w:rsidRPr="00953C60">
              <w:rPr>
                <w:sz w:val="28"/>
                <w:shd w:val="clear" w:color="auto" w:fill="F8F8F8"/>
              </w:rPr>
              <w:t>рп</w:t>
            </w:r>
            <w:proofErr w:type="spellEnd"/>
            <w:r w:rsidRPr="00953C60">
              <w:rPr>
                <w:sz w:val="28"/>
                <w:shd w:val="clear" w:color="auto" w:fill="F8F8F8"/>
              </w:rPr>
              <w:t xml:space="preserve"> Дорогино, </w:t>
            </w:r>
            <w:proofErr w:type="spellStart"/>
            <w:r w:rsidRPr="00953C60">
              <w:rPr>
                <w:sz w:val="28"/>
                <w:shd w:val="clear" w:color="auto" w:fill="F8F8F8"/>
              </w:rPr>
              <w:t>ул</w:t>
            </w:r>
            <w:proofErr w:type="spellEnd"/>
            <w:r w:rsidRPr="00953C60">
              <w:rPr>
                <w:sz w:val="28"/>
                <w:shd w:val="clear" w:color="auto" w:fill="F8F8F8"/>
              </w:rPr>
              <w:t xml:space="preserve"> Майская</w:t>
            </w:r>
          </w:p>
        </w:tc>
        <w:tc>
          <w:tcPr>
            <w:tcW w:w="1842" w:type="dxa"/>
          </w:tcPr>
          <w:p w14:paraId="50E6A157" w14:textId="77777777" w:rsidR="004C0288" w:rsidRPr="00274840" w:rsidRDefault="00F30316" w:rsidP="00F30316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4C0288" w:rsidRPr="00274840">
              <w:rPr>
                <w:sz w:val="28"/>
                <w:szCs w:val="28"/>
              </w:rPr>
              <w:t xml:space="preserve"> </w:t>
            </w:r>
            <w:proofErr w:type="spellStart"/>
            <w:r w:rsidR="004C0288" w:rsidRPr="00274840">
              <w:rPr>
                <w:sz w:val="28"/>
                <w:szCs w:val="28"/>
              </w:rPr>
              <w:t>кв.м</w:t>
            </w:r>
            <w:proofErr w:type="spellEnd"/>
            <w:r w:rsidR="004C0288" w:rsidRPr="00274840">
              <w:rPr>
                <w:sz w:val="28"/>
                <w:szCs w:val="28"/>
              </w:rPr>
              <w:t>.</w:t>
            </w:r>
          </w:p>
        </w:tc>
      </w:tr>
      <w:tr w:rsidR="004C0288" w:rsidRPr="00274840" w14:paraId="7C715F6C" w14:textId="77777777" w:rsidTr="00953C60">
        <w:tc>
          <w:tcPr>
            <w:tcW w:w="2410" w:type="dxa"/>
          </w:tcPr>
          <w:p w14:paraId="33A1AD2A" w14:textId="77777777" w:rsidR="004C0288" w:rsidRPr="00953C60" w:rsidRDefault="00F30316" w:rsidP="00F30316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 w:rsidRPr="00953C60">
              <w:rPr>
                <w:sz w:val="28"/>
              </w:rPr>
              <w:t>54:28:000000:2742</w:t>
            </w:r>
          </w:p>
        </w:tc>
        <w:tc>
          <w:tcPr>
            <w:tcW w:w="5322" w:type="dxa"/>
          </w:tcPr>
          <w:p w14:paraId="5C7CFF85" w14:textId="77777777" w:rsidR="004C0288" w:rsidRPr="00953C60" w:rsidRDefault="00953C60" w:rsidP="00F30316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 w:rsidRPr="00953C60">
              <w:rPr>
                <w:sz w:val="28"/>
                <w:shd w:val="clear" w:color="auto" w:fill="F8F8F8"/>
              </w:rPr>
              <w:t>Новосибирская область, Черепановский район, р.п. Дорогино</w:t>
            </w:r>
          </w:p>
        </w:tc>
        <w:tc>
          <w:tcPr>
            <w:tcW w:w="1842" w:type="dxa"/>
          </w:tcPr>
          <w:p w14:paraId="4263744C" w14:textId="77777777" w:rsidR="004C0288" w:rsidRPr="00274840" w:rsidRDefault="004C0288" w:rsidP="00F30316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 w:rsidRPr="00274840">
              <w:rPr>
                <w:sz w:val="28"/>
                <w:szCs w:val="28"/>
              </w:rPr>
              <w:t xml:space="preserve">1 </w:t>
            </w:r>
            <w:proofErr w:type="spellStart"/>
            <w:r w:rsidRPr="00274840">
              <w:rPr>
                <w:sz w:val="28"/>
                <w:szCs w:val="28"/>
              </w:rPr>
              <w:t>кв.м</w:t>
            </w:r>
            <w:proofErr w:type="spellEnd"/>
            <w:r w:rsidRPr="00274840">
              <w:rPr>
                <w:sz w:val="28"/>
                <w:szCs w:val="28"/>
              </w:rPr>
              <w:t>.</w:t>
            </w:r>
          </w:p>
        </w:tc>
      </w:tr>
      <w:tr w:rsidR="00953C60" w:rsidRPr="00274840" w14:paraId="4249D583" w14:textId="77777777" w:rsidTr="00953C60">
        <w:tc>
          <w:tcPr>
            <w:tcW w:w="2410" w:type="dxa"/>
          </w:tcPr>
          <w:p w14:paraId="2466ADF1" w14:textId="77777777" w:rsidR="00953C60" w:rsidRPr="00953C60" w:rsidRDefault="00953C60" w:rsidP="00953C60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</w:rPr>
            </w:pPr>
            <w:r w:rsidRPr="00953C60">
              <w:rPr>
                <w:sz w:val="28"/>
              </w:rPr>
              <w:t>54:28:046509:1313</w:t>
            </w:r>
          </w:p>
        </w:tc>
        <w:tc>
          <w:tcPr>
            <w:tcW w:w="5322" w:type="dxa"/>
          </w:tcPr>
          <w:p w14:paraId="122BCC32" w14:textId="77777777" w:rsidR="00953C60" w:rsidRPr="00953C60" w:rsidRDefault="00953C60" w:rsidP="00953C60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hd w:val="clear" w:color="auto" w:fill="F8F8F8"/>
              </w:rPr>
            </w:pPr>
            <w:r w:rsidRPr="00953C60">
              <w:rPr>
                <w:sz w:val="28"/>
                <w:shd w:val="clear" w:color="auto" w:fill="F8F8F8"/>
              </w:rPr>
              <w:t xml:space="preserve">Новосибирская </w:t>
            </w:r>
            <w:proofErr w:type="spellStart"/>
            <w:r w:rsidRPr="00953C60">
              <w:rPr>
                <w:sz w:val="28"/>
                <w:shd w:val="clear" w:color="auto" w:fill="F8F8F8"/>
              </w:rPr>
              <w:t>обл</w:t>
            </w:r>
            <w:proofErr w:type="spellEnd"/>
            <w:r w:rsidRPr="00953C60">
              <w:rPr>
                <w:sz w:val="28"/>
                <w:shd w:val="clear" w:color="auto" w:fill="F8F8F8"/>
              </w:rPr>
              <w:t>, р-н Черепановский, МО р.п. Дорогино</w:t>
            </w:r>
          </w:p>
        </w:tc>
        <w:tc>
          <w:tcPr>
            <w:tcW w:w="1842" w:type="dxa"/>
          </w:tcPr>
          <w:p w14:paraId="3545653E" w14:textId="77777777" w:rsidR="00953C60" w:rsidRPr="00274840" w:rsidRDefault="00953C60" w:rsidP="00953C60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3390</w:t>
            </w:r>
            <w:r w:rsidRPr="00274840">
              <w:rPr>
                <w:sz w:val="28"/>
                <w:szCs w:val="28"/>
              </w:rPr>
              <w:t xml:space="preserve"> </w:t>
            </w:r>
            <w:proofErr w:type="spellStart"/>
            <w:r w:rsidRPr="00274840">
              <w:rPr>
                <w:sz w:val="28"/>
                <w:szCs w:val="28"/>
              </w:rPr>
              <w:t>кв.м</w:t>
            </w:r>
            <w:proofErr w:type="spellEnd"/>
            <w:r w:rsidRPr="00274840">
              <w:rPr>
                <w:sz w:val="28"/>
                <w:szCs w:val="28"/>
              </w:rPr>
              <w:t>.</w:t>
            </w:r>
          </w:p>
        </w:tc>
      </w:tr>
      <w:tr w:rsidR="00953C60" w:rsidRPr="00274840" w14:paraId="12D5995D" w14:textId="77777777" w:rsidTr="00953C60">
        <w:tc>
          <w:tcPr>
            <w:tcW w:w="2410" w:type="dxa"/>
          </w:tcPr>
          <w:p w14:paraId="2590E233" w14:textId="77777777" w:rsidR="00953C60" w:rsidRPr="00953C60" w:rsidRDefault="00953C60" w:rsidP="00953C60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 w:rsidRPr="00953C60">
              <w:rPr>
                <w:sz w:val="28"/>
              </w:rPr>
              <w:t>54:28:020403</w:t>
            </w:r>
          </w:p>
        </w:tc>
        <w:tc>
          <w:tcPr>
            <w:tcW w:w="5322" w:type="dxa"/>
          </w:tcPr>
          <w:p w14:paraId="42428FAD" w14:textId="77777777" w:rsidR="00953C60" w:rsidRPr="00953C60" w:rsidRDefault="00953C60" w:rsidP="00953C60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 w:rsidRPr="00953C60">
              <w:rPr>
                <w:sz w:val="28"/>
                <w:shd w:val="clear" w:color="auto" w:fill="F8F8F8"/>
              </w:rPr>
              <w:t>Новосибирская область, Черепановский район, р.п. Дорогино</w:t>
            </w:r>
          </w:p>
        </w:tc>
        <w:tc>
          <w:tcPr>
            <w:tcW w:w="1842" w:type="dxa"/>
          </w:tcPr>
          <w:p w14:paraId="0E8EAED3" w14:textId="77777777" w:rsidR="00953C60" w:rsidRPr="00274840" w:rsidRDefault="00953C60" w:rsidP="00953C60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567 </w:t>
            </w:r>
            <w:proofErr w:type="spellStart"/>
            <w:r w:rsidRPr="00274840">
              <w:rPr>
                <w:sz w:val="28"/>
                <w:szCs w:val="28"/>
              </w:rPr>
              <w:t>кв.м</w:t>
            </w:r>
            <w:proofErr w:type="spellEnd"/>
            <w:r w:rsidRPr="00274840">
              <w:rPr>
                <w:sz w:val="28"/>
                <w:szCs w:val="28"/>
              </w:rPr>
              <w:t>.</w:t>
            </w:r>
          </w:p>
        </w:tc>
      </w:tr>
      <w:tr w:rsidR="00953C60" w:rsidRPr="00274840" w14:paraId="0B8F3783" w14:textId="77777777" w:rsidTr="00953C60">
        <w:tc>
          <w:tcPr>
            <w:tcW w:w="2410" w:type="dxa"/>
          </w:tcPr>
          <w:p w14:paraId="27694DEB" w14:textId="77777777" w:rsidR="00953C60" w:rsidRPr="00953C60" w:rsidRDefault="00953C60" w:rsidP="00953C60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 w:rsidRPr="00953C60">
              <w:rPr>
                <w:sz w:val="28"/>
              </w:rPr>
              <w:t>54:28:046509</w:t>
            </w:r>
          </w:p>
        </w:tc>
        <w:tc>
          <w:tcPr>
            <w:tcW w:w="5322" w:type="dxa"/>
          </w:tcPr>
          <w:p w14:paraId="0DDEEEA4" w14:textId="77777777" w:rsidR="00953C60" w:rsidRPr="00953C60" w:rsidRDefault="00953C60" w:rsidP="00953C60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 w:rsidRPr="00953C60">
              <w:rPr>
                <w:sz w:val="28"/>
                <w:shd w:val="clear" w:color="auto" w:fill="F8F8F8"/>
              </w:rPr>
              <w:t>Новосибирская область, Черепановский район, р.п. Дорогино</w:t>
            </w:r>
          </w:p>
        </w:tc>
        <w:tc>
          <w:tcPr>
            <w:tcW w:w="1842" w:type="dxa"/>
          </w:tcPr>
          <w:p w14:paraId="3C75BAE2" w14:textId="77777777" w:rsidR="00953C60" w:rsidRPr="00274840" w:rsidRDefault="00953C60" w:rsidP="00953C60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 w:rsidRPr="0027484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795</w:t>
            </w:r>
            <w:r w:rsidRPr="00274840">
              <w:rPr>
                <w:sz w:val="28"/>
                <w:szCs w:val="28"/>
              </w:rPr>
              <w:t xml:space="preserve"> </w:t>
            </w:r>
            <w:proofErr w:type="spellStart"/>
            <w:r w:rsidRPr="00274840">
              <w:rPr>
                <w:sz w:val="28"/>
                <w:szCs w:val="28"/>
              </w:rPr>
              <w:t>кв.м</w:t>
            </w:r>
            <w:proofErr w:type="spellEnd"/>
            <w:r w:rsidRPr="00274840">
              <w:rPr>
                <w:sz w:val="28"/>
                <w:szCs w:val="28"/>
              </w:rPr>
              <w:t>.</w:t>
            </w:r>
          </w:p>
        </w:tc>
      </w:tr>
    </w:tbl>
    <w:p w14:paraId="1051540A" w14:textId="77777777" w:rsidR="000C290B" w:rsidRDefault="000C290B" w:rsidP="00AC6783">
      <w:pPr>
        <w:pStyle w:val="ConsPlusNormal"/>
        <w:ind w:firstLine="708"/>
        <w:jc w:val="both"/>
      </w:pPr>
    </w:p>
    <w:p w14:paraId="1B11C6FF" w14:textId="77777777" w:rsidR="000279DB" w:rsidRDefault="00AC6783" w:rsidP="00AC6783">
      <w:pPr>
        <w:pStyle w:val="ConsPlusNormal"/>
        <w:ind w:firstLine="708"/>
        <w:jc w:val="both"/>
      </w:pPr>
      <w:r>
        <w:t xml:space="preserve">2. Установить публичный сервитут на основании ходатайства от уполномоченного представителя Общества с ограниченной </w:t>
      </w:r>
      <w:r>
        <w:lastRenderedPageBreak/>
        <w:t xml:space="preserve">ответственностью «Газпром газораспределение Томск» ОГРН 1087017002533, ИНН/КПП 7017203428/540643001, место нахождения заявителя: </w:t>
      </w:r>
      <w:r w:rsidRPr="00F04C81">
        <w:t>63</w:t>
      </w:r>
      <w:r w:rsidR="00156BF2">
        <w:t>0005</w:t>
      </w:r>
      <w:r w:rsidRPr="00F04C81">
        <w:t xml:space="preserve">, г. Новосибирск, ул. Фрунзе, д. </w:t>
      </w:r>
      <w:r w:rsidR="00156BF2">
        <w:t>124</w:t>
      </w:r>
      <w:r>
        <w:t>).</w:t>
      </w:r>
    </w:p>
    <w:p w14:paraId="140BE36E" w14:textId="77777777" w:rsidR="00AC6783" w:rsidRDefault="00AC6783" w:rsidP="00AC6783">
      <w:pPr>
        <w:pStyle w:val="ConsPlusNormal"/>
        <w:ind w:firstLine="708"/>
        <w:jc w:val="both"/>
      </w:pPr>
      <w:r>
        <w:t>3. Установить срок публичного сервитута – 49 лет.</w:t>
      </w:r>
    </w:p>
    <w:p w14:paraId="2720AEAE" w14:textId="77777777" w:rsidR="00260625" w:rsidRDefault="00AC6783" w:rsidP="00AC6783">
      <w:pPr>
        <w:pStyle w:val="ConsPlusNormal"/>
        <w:ind w:firstLine="708"/>
        <w:jc w:val="both"/>
      </w:pPr>
      <w:r>
        <w:t>4. </w:t>
      </w:r>
      <w:r w:rsidRPr="00241082">
        <w:t xml:space="preserve">Определить порядок расчета платы за публичный сервитут </w:t>
      </w:r>
      <w:r w:rsidR="00BB2540">
        <w:t xml:space="preserve">согласно приложению 2 к настоящему постановлению </w:t>
      </w:r>
      <w:r w:rsidR="00260625">
        <w:t>в отношении:</w:t>
      </w:r>
    </w:p>
    <w:p w14:paraId="2BDA1A23" w14:textId="77777777" w:rsidR="00AC6783" w:rsidRDefault="00260625" w:rsidP="00AC6783">
      <w:pPr>
        <w:pStyle w:val="ConsPlusNormal"/>
        <w:ind w:firstLine="708"/>
        <w:jc w:val="both"/>
      </w:pPr>
      <w:r w:rsidRPr="00BB2540">
        <w:t xml:space="preserve">- </w:t>
      </w:r>
      <w:r w:rsidR="008711D6">
        <w:t xml:space="preserve">части </w:t>
      </w:r>
      <w:r w:rsidRPr="00BB2540">
        <w:t xml:space="preserve">земельных участков, государственная собственность на которые не разграничена </w:t>
      </w:r>
      <w:r w:rsidR="00953C60" w:rsidRPr="00953C60">
        <w:t>54:28:000000:1667</w:t>
      </w:r>
      <w:r w:rsidRPr="00BB2540">
        <w:t xml:space="preserve">, </w:t>
      </w:r>
      <w:r w:rsidR="00953C60" w:rsidRPr="00953C60">
        <w:t>54:28:046509:1313</w:t>
      </w:r>
      <w:r w:rsidR="00803F1F">
        <w:t>;</w:t>
      </w:r>
    </w:p>
    <w:p w14:paraId="69296AC8" w14:textId="77777777" w:rsidR="008711D6" w:rsidRDefault="00260625" w:rsidP="00E657B8">
      <w:pPr>
        <w:ind w:firstLine="708"/>
      </w:pPr>
      <w:r w:rsidRPr="00BB2540">
        <w:rPr>
          <w:sz w:val="28"/>
          <w:szCs w:val="28"/>
        </w:rPr>
        <w:t>- </w:t>
      </w:r>
      <w:r w:rsidR="008711D6">
        <w:rPr>
          <w:sz w:val="28"/>
          <w:szCs w:val="28"/>
        </w:rPr>
        <w:t xml:space="preserve">части </w:t>
      </w:r>
      <w:r w:rsidRPr="00BB2540">
        <w:rPr>
          <w:sz w:val="28"/>
          <w:szCs w:val="28"/>
        </w:rPr>
        <w:t>земельных участков, находящихся в кадастровых кварталах</w:t>
      </w:r>
      <w:r w:rsidR="00E657B8" w:rsidRPr="00BB2540">
        <w:rPr>
          <w:sz w:val="28"/>
          <w:szCs w:val="28"/>
        </w:rPr>
        <w:t xml:space="preserve">: </w:t>
      </w:r>
      <w:r w:rsidR="00953C60" w:rsidRPr="00953C60">
        <w:rPr>
          <w:sz w:val="28"/>
        </w:rPr>
        <w:t>54:28:020403</w:t>
      </w:r>
      <w:r w:rsidR="00E657B8" w:rsidRPr="00BB2540">
        <w:rPr>
          <w:sz w:val="28"/>
          <w:szCs w:val="28"/>
        </w:rPr>
        <w:t xml:space="preserve">, </w:t>
      </w:r>
      <w:r w:rsidR="00953C60" w:rsidRPr="00953C60">
        <w:rPr>
          <w:sz w:val="28"/>
        </w:rPr>
        <w:t>54:28:046509</w:t>
      </w:r>
      <w:r w:rsidR="00E657B8" w:rsidRPr="00BB2540">
        <w:rPr>
          <w:sz w:val="28"/>
          <w:szCs w:val="28"/>
        </w:rPr>
        <w:t>.</w:t>
      </w:r>
      <w:r w:rsidR="008711D6">
        <w:rPr>
          <w:sz w:val="28"/>
          <w:szCs w:val="28"/>
        </w:rPr>
        <w:t> </w:t>
      </w:r>
    </w:p>
    <w:p w14:paraId="74F27217" w14:textId="77777777" w:rsidR="00AC6783" w:rsidRDefault="00AC6783" w:rsidP="00AC6783">
      <w:pPr>
        <w:pStyle w:val="ConsPlusNormal"/>
        <w:ind w:firstLine="708"/>
        <w:jc w:val="both"/>
      </w:pPr>
      <w:r>
        <w:t>5</w:t>
      </w:r>
      <w:r w:rsidR="00F861CA">
        <w:t>. </w:t>
      </w:r>
      <w:r>
        <w:t xml:space="preserve">Обществу с ограниченной ответственностью «Газпром газораспределение Томск» </w:t>
      </w:r>
      <w:r w:rsidRPr="00241082">
        <w:t>в установленном законом порядке обеспечить:</w:t>
      </w:r>
    </w:p>
    <w:p w14:paraId="140FCABA" w14:textId="77777777" w:rsidR="00AC6783" w:rsidRDefault="000C290B" w:rsidP="00AC6783">
      <w:pPr>
        <w:pStyle w:val="ConsPlusNormal"/>
        <w:ind w:firstLine="708"/>
        <w:jc w:val="both"/>
      </w:pPr>
      <w:r>
        <w:t>5</w:t>
      </w:r>
      <w:r w:rsidR="00F861CA">
        <w:t>.1. </w:t>
      </w:r>
      <w:r w:rsidR="00AC6783" w:rsidRPr="00241082">
        <w:t xml:space="preserve">внесение платы за публичный сервитут единовременным платежом не позднее шести месяцев со дня издания настоящего постановления по платежным реквизитам, указанным в приложении </w:t>
      </w:r>
      <w:r w:rsidR="00AC6783">
        <w:t>2</w:t>
      </w:r>
      <w:r w:rsidR="00AC6783" w:rsidRPr="00241082">
        <w:t xml:space="preserve"> к настоящему постановлению; </w:t>
      </w:r>
    </w:p>
    <w:p w14:paraId="3CE10A7A" w14:textId="77777777" w:rsidR="00156BF2" w:rsidRDefault="000C290B" w:rsidP="00156BF2">
      <w:pPr>
        <w:pStyle w:val="ConsPlusNormal"/>
        <w:ind w:firstLine="708"/>
        <w:jc w:val="both"/>
      </w:pPr>
      <w:r>
        <w:t>5</w:t>
      </w:r>
      <w:r w:rsidR="00AC6783" w:rsidRPr="00241082">
        <w:t>.2</w:t>
      </w:r>
      <w:r w:rsidR="00CF63F3">
        <w:t>.</w:t>
      </w:r>
      <w:r w:rsidR="00AC6783" w:rsidRPr="00241082">
        <w:t xml:space="preserve"> после прекращения действия публичного сервитута привести часть земельного участка и земли, указанные в приложении </w:t>
      </w:r>
      <w:r w:rsidR="00AC6783">
        <w:t>1</w:t>
      </w:r>
      <w:r w:rsidR="00AC6783" w:rsidRPr="00241082">
        <w:t xml:space="preserve"> к настоящему постановлению, обремененные публичным сервитутом, в состояние, пригодное для их использования в соответствии с видом разрешенного использования. </w:t>
      </w:r>
    </w:p>
    <w:p w14:paraId="205BBA0C" w14:textId="77777777" w:rsidR="00AC6783" w:rsidRDefault="000C290B" w:rsidP="00AC6783">
      <w:pPr>
        <w:pStyle w:val="ConsPlusNormal"/>
        <w:ind w:firstLine="708"/>
        <w:jc w:val="both"/>
      </w:pPr>
      <w:r>
        <w:t>6</w:t>
      </w:r>
      <w:r w:rsidR="00F861CA">
        <w:t>. </w:t>
      </w:r>
      <w:r w:rsidR="00AC6783">
        <w:t xml:space="preserve">Общество с ограниченной ответственностью «Газпром газораспределение Томск» </w:t>
      </w:r>
      <w:r w:rsidR="00AC6783" w:rsidRPr="00241082">
        <w:t xml:space="preserve">вправе: </w:t>
      </w:r>
    </w:p>
    <w:p w14:paraId="79FD1C06" w14:textId="77777777" w:rsidR="00AC6783" w:rsidRDefault="000C290B" w:rsidP="00AC6783">
      <w:pPr>
        <w:pStyle w:val="ConsPlusNormal"/>
        <w:ind w:firstLine="708"/>
        <w:jc w:val="both"/>
      </w:pPr>
      <w:r>
        <w:t>6</w:t>
      </w:r>
      <w:r w:rsidR="00AC6783" w:rsidRPr="00241082">
        <w:t xml:space="preserve">.1. приступить к осуществлению публичного сервитута со дня заключения соглашения о его осуществлении и после внесения платы за публичный сервитут в соответствии с настоящим постановлением, но не ранее дня внесения сведений о нем в Единый государственный реестр недвижимости; </w:t>
      </w:r>
    </w:p>
    <w:p w14:paraId="7E28FED2" w14:textId="77777777" w:rsidR="00AC6783" w:rsidRDefault="000C290B" w:rsidP="00AC6783">
      <w:pPr>
        <w:pStyle w:val="ConsPlusNormal"/>
        <w:ind w:firstLine="708"/>
        <w:jc w:val="both"/>
      </w:pPr>
      <w:r>
        <w:t>6</w:t>
      </w:r>
      <w:r w:rsidR="00AC6783" w:rsidRPr="00241082">
        <w:t xml:space="preserve">.2. в установленных границах публичного сервитута осуществлять, в соответствии с требованиями законодательства Российской Федерации, деятельность для обеспечения которой установлен публичный сервитут; </w:t>
      </w:r>
    </w:p>
    <w:p w14:paraId="05C4CD2E" w14:textId="77777777" w:rsidR="00AC6783" w:rsidRDefault="000C290B" w:rsidP="00AC6783">
      <w:pPr>
        <w:pStyle w:val="ConsPlusNormal"/>
        <w:ind w:firstLine="708"/>
        <w:jc w:val="both"/>
      </w:pPr>
      <w:r>
        <w:t>6</w:t>
      </w:r>
      <w:r w:rsidR="00275B09">
        <w:t>.</w:t>
      </w:r>
      <w:r w:rsidR="00F861CA">
        <w:t>3. </w:t>
      </w:r>
      <w:r w:rsidR="00AC6783" w:rsidRPr="00241082">
        <w:t xml:space="preserve">до окончания срока публичного сервитута обратиться с ходатайством об установлении публичного сервитута на новый срок. </w:t>
      </w:r>
    </w:p>
    <w:p w14:paraId="6A00202C" w14:textId="77777777" w:rsidR="00AC6783" w:rsidRDefault="000C290B" w:rsidP="00AC6783">
      <w:pPr>
        <w:pStyle w:val="ConsPlusNormal"/>
        <w:ind w:firstLine="708"/>
        <w:jc w:val="both"/>
      </w:pPr>
      <w:r>
        <w:t>7</w:t>
      </w:r>
      <w:r w:rsidR="00F861CA">
        <w:t>. </w:t>
      </w:r>
      <w:r w:rsidR="00953C60">
        <w:t>А</w:t>
      </w:r>
      <w:r w:rsidR="00AC6783">
        <w:t xml:space="preserve">дминистрации </w:t>
      </w:r>
      <w:r w:rsidR="00953C60">
        <w:t>рабочего поселка Дорогино Черепановского</w:t>
      </w:r>
      <w:r w:rsidR="00AC6783">
        <w:t xml:space="preserve"> района Новосибирской области</w:t>
      </w:r>
      <w:r w:rsidR="0039351C">
        <w:t xml:space="preserve"> </w:t>
      </w:r>
      <w:r w:rsidR="00AC6783">
        <w:t xml:space="preserve">опубликовать в периодическом печатном издании органов местного самоуправления </w:t>
      </w:r>
      <w:r w:rsidR="0039351C">
        <w:t>рабочего поселка Дорогино Черепановского</w:t>
      </w:r>
      <w:r w:rsidR="00AC6783">
        <w:t xml:space="preserve"> района Новосибирской области «</w:t>
      </w:r>
      <w:r w:rsidR="0039351C">
        <w:t>Дорогинский вестник</w:t>
      </w:r>
      <w:r w:rsidR="00AC6783">
        <w:t xml:space="preserve">» и разместить на официальном сайте администрации </w:t>
      </w:r>
      <w:r w:rsidR="0039351C">
        <w:t>рабочего поселка Дорогино</w:t>
      </w:r>
      <w:r w:rsidR="00AC6783">
        <w:t xml:space="preserve"> </w:t>
      </w:r>
      <w:r w:rsidR="0039351C" w:rsidRPr="00F30316">
        <w:rPr>
          <w:rStyle w:val="a9"/>
          <w:rFonts w:ascii="Times New Roman CYR" w:hAnsi="Times New Roman CYR" w:cs="Times New Roman CYR"/>
        </w:rPr>
        <w:t>https://dorogino.nso.ru/</w:t>
      </w:r>
      <w:r w:rsidR="00AC6783">
        <w:t xml:space="preserve"> настоящее постановление.</w:t>
      </w:r>
    </w:p>
    <w:p w14:paraId="21DF163F" w14:textId="77777777" w:rsidR="00AC6783" w:rsidRDefault="000C290B" w:rsidP="0039351C">
      <w:pPr>
        <w:pStyle w:val="ConsPlusNormal"/>
        <w:ind w:firstLine="708"/>
        <w:jc w:val="both"/>
      </w:pPr>
      <w:r>
        <w:t>8</w:t>
      </w:r>
      <w:r w:rsidR="00AC6783">
        <w:t>. </w:t>
      </w:r>
      <w:r w:rsidR="0039351C">
        <w:t>А</w:t>
      </w:r>
      <w:r w:rsidR="00AC6783">
        <w:t xml:space="preserve">дминистрации </w:t>
      </w:r>
      <w:r w:rsidR="0039351C">
        <w:t>рабочего поселка Дорогино Черепановского</w:t>
      </w:r>
      <w:r w:rsidR="00AC6783">
        <w:t xml:space="preserve"> района Новосибирской области </w:t>
      </w:r>
      <w:r w:rsidR="00AC6783" w:rsidRPr="00241082">
        <w:t xml:space="preserve">в установленном законом порядке </w:t>
      </w:r>
      <w:r>
        <w:t>направить</w:t>
      </w:r>
      <w:r w:rsidR="00AC6783" w:rsidRPr="00241082">
        <w:t xml:space="preserve"> </w:t>
      </w:r>
      <w:r w:rsidR="00AC6783">
        <w:t xml:space="preserve">Обществу с ограниченной ответственностью </w:t>
      </w:r>
      <w:r w:rsidR="00AC6783" w:rsidRPr="008D3C0E">
        <w:t>«Газпром газораспределение Томск»</w:t>
      </w:r>
      <w:r w:rsidR="00AC6783">
        <w:t xml:space="preserve"> </w:t>
      </w:r>
      <w:r w:rsidR="00AC6783" w:rsidRPr="00241082">
        <w:t>копи</w:t>
      </w:r>
      <w:r w:rsidR="00AC6783">
        <w:t>ю</w:t>
      </w:r>
      <w:r w:rsidR="00AC6783" w:rsidRPr="00241082">
        <w:t xml:space="preserve"> настоящего постановления</w:t>
      </w:r>
      <w:r w:rsidR="00AC6783">
        <w:t>.</w:t>
      </w:r>
      <w:r w:rsidR="00AC6783" w:rsidRPr="00241082">
        <w:t xml:space="preserve"> </w:t>
      </w:r>
    </w:p>
    <w:p w14:paraId="066535B3" w14:textId="77777777" w:rsidR="00AC6783" w:rsidRDefault="00AC6783" w:rsidP="00AC6783">
      <w:pPr>
        <w:pStyle w:val="ConsPlusNormal"/>
        <w:ind w:firstLine="708"/>
        <w:jc w:val="both"/>
      </w:pPr>
    </w:p>
    <w:p w14:paraId="73C9BA17" w14:textId="77777777" w:rsidR="00FE4A68" w:rsidRDefault="00AC6783" w:rsidP="0039351C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9351C">
        <w:rPr>
          <w:sz w:val="28"/>
          <w:szCs w:val="28"/>
        </w:rPr>
        <w:t>рабочего поселка Дорогино                                                   Стаценко Л.С.</w:t>
      </w:r>
    </w:p>
    <w:p w14:paraId="1CF4E8B0" w14:textId="77777777" w:rsidR="00660D8D" w:rsidRDefault="00660D8D" w:rsidP="0039351C">
      <w:pPr>
        <w:spacing w:line="1" w:lineRule="exact"/>
        <w:ind w:firstLine="0"/>
        <w:sectPr w:rsidR="00660D8D" w:rsidSect="006126C5">
          <w:pgSz w:w="11909" w:h="16834"/>
          <w:pgMar w:top="1134" w:right="850" w:bottom="1134" w:left="1701" w:header="720" w:footer="720" w:gutter="0"/>
          <w:cols w:space="720"/>
          <w:titlePg/>
          <w:docGrid w:linePitch="299"/>
        </w:sectPr>
      </w:pPr>
    </w:p>
    <w:p w14:paraId="7A8F63CD" w14:textId="77777777" w:rsidR="00660D8D" w:rsidRDefault="00660D8D">
      <w:pPr>
        <w:spacing w:line="1" w:lineRule="exact"/>
      </w:pPr>
    </w:p>
    <w:p w14:paraId="69F4B4B1" w14:textId="77777777" w:rsidR="00660D8D" w:rsidRDefault="00660D8D">
      <w:pPr>
        <w:spacing w:line="1" w:lineRule="exact"/>
      </w:pPr>
    </w:p>
    <w:p w14:paraId="6BC4E901" w14:textId="77777777" w:rsidR="00660D8D" w:rsidRDefault="00660D8D">
      <w:pPr>
        <w:spacing w:line="1" w:lineRule="exact"/>
      </w:pPr>
    </w:p>
    <w:p w14:paraId="7C2BAB1E" w14:textId="77777777" w:rsidR="00660D8D" w:rsidRDefault="00660D8D">
      <w:pPr>
        <w:spacing w:line="1" w:lineRule="exact"/>
      </w:pPr>
    </w:p>
    <w:p w14:paraId="3250A37F" w14:textId="77777777" w:rsidR="00660D8D" w:rsidRDefault="00660D8D">
      <w:pPr>
        <w:spacing w:line="1" w:lineRule="exact"/>
      </w:pPr>
    </w:p>
    <w:p w14:paraId="5A9D13E1" w14:textId="77777777" w:rsidR="00660D8D" w:rsidRDefault="00660D8D">
      <w:pPr>
        <w:spacing w:line="1" w:lineRule="exact"/>
      </w:pPr>
    </w:p>
    <w:p w14:paraId="57108949" w14:textId="77777777" w:rsidR="00660D8D" w:rsidRDefault="00660D8D">
      <w:pPr>
        <w:spacing w:line="1" w:lineRule="exact"/>
      </w:pPr>
    </w:p>
    <w:p w14:paraId="306F9A99" w14:textId="77777777" w:rsidR="00660D8D" w:rsidRDefault="00660D8D">
      <w:pPr>
        <w:spacing w:line="1" w:lineRule="exact"/>
      </w:pPr>
    </w:p>
    <w:p w14:paraId="448ABAB2" w14:textId="77777777" w:rsidR="00660D8D" w:rsidRDefault="00660D8D">
      <w:pPr>
        <w:spacing w:line="1" w:lineRule="exact"/>
      </w:pPr>
    </w:p>
    <w:p w14:paraId="192913B6" w14:textId="77777777" w:rsidR="00AC6783" w:rsidRDefault="00AC6783" w:rsidP="00660D8D">
      <w:pPr>
        <w:ind w:firstLine="0"/>
        <w:rPr>
          <w:noProof/>
        </w:rPr>
      </w:pPr>
    </w:p>
    <w:p w14:paraId="57E5E6D0" w14:textId="77777777" w:rsidR="00AC6783" w:rsidRDefault="00AC6783" w:rsidP="00660D8D">
      <w:pPr>
        <w:ind w:firstLine="0"/>
        <w:rPr>
          <w:noProof/>
        </w:rPr>
      </w:pPr>
    </w:p>
    <w:p w14:paraId="29D48E29" w14:textId="77777777" w:rsidR="00AA4484" w:rsidRPr="009F3AE1" w:rsidRDefault="00AA4484" w:rsidP="00AA4484">
      <w:pPr>
        <w:tabs>
          <w:tab w:val="left" w:pos="1440"/>
          <w:tab w:val="left" w:pos="1620"/>
        </w:tabs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</w:t>
      </w:r>
      <w:r w:rsidRPr="009F3AE1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№2</w:t>
      </w:r>
    </w:p>
    <w:p w14:paraId="5A5E7124" w14:textId="77777777" w:rsidR="00AA4484" w:rsidRPr="00FF3D34" w:rsidRDefault="00AA4484" w:rsidP="00AA4484">
      <w:pPr>
        <w:tabs>
          <w:tab w:val="left" w:pos="1440"/>
          <w:tab w:val="left" w:pos="1620"/>
        </w:tabs>
        <w:jc w:val="right"/>
        <w:rPr>
          <w:sz w:val="28"/>
          <w:szCs w:val="28"/>
        </w:rPr>
      </w:pPr>
      <w:r>
        <w:rPr>
          <w:szCs w:val="28"/>
        </w:rPr>
        <w:t xml:space="preserve">                                                                          </w:t>
      </w:r>
      <w:r w:rsidRPr="00FF3D34">
        <w:rPr>
          <w:sz w:val="28"/>
          <w:szCs w:val="28"/>
        </w:rPr>
        <w:t xml:space="preserve">к постановлению администрации      </w:t>
      </w:r>
      <w:r w:rsidRPr="00FF3D34">
        <w:rPr>
          <w:sz w:val="28"/>
          <w:szCs w:val="28"/>
        </w:rPr>
        <w:br/>
        <w:t xml:space="preserve">                                                                          </w:t>
      </w:r>
      <w:r w:rsidR="0039351C">
        <w:rPr>
          <w:sz w:val="28"/>
          <w:szCs w:val="28"/>
        </w:rPr>
        <w:t>рабочего поселка Дорогино</w:t>
      </w:r>
      <w:r w:rsidRPr="00FF3D34">
        <w:rPr>
          <w:sz w:val="28"/>
          <w:szCs w:val="28"/>
        </w:rPr>
        <w:t xml:space="preserve">    </w:t>
      </w:r>
      <w:r w:rsidRPr="00FF3D34">
        <w:rPr>
          <w:sz w:val="28"/>
          <w:szCs w:val="28"/>
        </w:rPr>
        <w:br/>
        <w:t xml:space="preserve">                                                                           района Новосибирской области</w:t>
      </w:r>
    </w:p>
    <w:p w14:paraId="74275F65" w14:textId="77777777" w:rsidR="00AA4484" w:rsidRPr="00FF3D34" w:rsidRDefault="00AA4484" w:rsidP="00AA4484">
      <w:pPr>
        <w:tabs>
          <w:tab w:val="left" w:pos="1440"/>
          <w:tab w:val="left" w:pos="1620"/>
        </w:tabs>
        <w:jc w:val="right"/>
        <w:rPr>
          <w:sz w:val="28"/>
          <w:szCs w:val="28"/>
        </w:rPr>
      </w:pPr>
      <w:r w:rsidRPr="00FF3D34">
        <w:rPr>
          <w:sz w:val="28"/>
          <w:szCs w:val="28"/>
        </w:rPr>
        <w:t xml:space="preserve">                                                                                    </w:t>
      </w:r>
      <w:r w:rsidR="0039351C">
        <w:rPr>
          <w:sz w:val="28"/>
          <w:szCs w:val="28"/>
        </w:rPr>
        <w:t>14.08</w:t>
      </w:r>
      <w:r>
        <w:rPr>
          <w:sz w:val="28"/>
          <w:szCs w:val="28"/>
        </w:rPr>
        <w:t>.2024</w:t>
      </w:r>
      <w:r w:rsidRPr="00FF3D34">
        <w:rPr>
          <w:sz w:val="28"/>
          <w:szCs w:val="28"/>
        </w:rPr>
        <w:t xml:space="preserve">  № </w:t>
      </w:r>
      <w:r w:rsidR="0005069A">
        <w:rPr>
          <w:sz w:val="28"/>
          <w:szCs w:val="28"/>
        </w:rPr>
        <w:t>2</w:t>
      </w:r>
      <w:r w:rsidR="0039351C">
        <w:rPr>
          <w:sz w:val="28"/>
          <w:szCs w:val="28"/>
        </w:rPr>
        <w:t>06</w:t>
      </w:r>
    </w:p>
    <w:p w14:paraId="2583A66C" w14:textId="77777777" w:rsidR="00AA4484" w:rsidRDefault="00AA4484" w:rsidP="00AA4484">
      <w:pPr>
        <w:tabs>
          <w:tab w:val="left" w:pos="1440"/>
          <w:tab w:val="left" w:pos="1620"/>
        </w:tabs>
        <w:rPr>
          <w:b/>
          <w:szCs w:val="28"/>
        </w:rPr>
      </w:pPr>
    </w:p>
    <w:p w14:paraId="4694331C" w14:textId="77777777" w:rsidR="00AA4484" w:rsidRDefault="00AA4484" w:rsidP="00AA4484">
      <w:pPr>
        <w:jc w:val="center"/>
        <w:rPr>
          <w:sz w:val="28"/>
          <w:szCs w:val="28"/>
        </w:rPr>
      </w:pPr>
    </w:p>
    <w:p w14:paraId="3E7983A7" w14:textId="77777777" w:rsidR="00AA4484" w:rsidRPr="009F3AE1" w:rsidRDefault="00AA4484" w:rsidP="00AA4484">
      <w:pPr>
        <w:jc w:val="center"/>
        <w:rPr>
          <w:sz w:val="28"/>
          <w:szCs w:val="28"/>
        </w:rPr>
      </w:pPr>
      <w:r w:rsidRPr="009F3AE1">
        <w:rPr>
          <w:sz w:val="28"/>
          <w:szCs w:val="28"/>
        </w:rPr>
        <w:t>РАСЧЕТ</w:t>
      </w:r>
    </w:p>
    <w:p w14:paraId="56BC6646" w14:textId="77777777" w:rsidR="00AA4484" w:rsidRPr="009F3AE1" w:rsidRDefault="00AA4484" w:rsidP="00AA4484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платы за публичный сервитут</w:t>
      </w:r>
    </w:p>
    <w:p w14:paraId="14AC65A5" w14:textId="77777777" w:rsidR="00AA4484" w:rsidRDefault="00AA4484" w:rsidP="00AA4484">
      <w:pPr>
        <w:jc w:val="center"/>
        <w:rPr>
          <w:sz w:val="28"/>
          <w:szCs w:val="28"/>
        </w:rPr>
      </w:pPr>
    </w:p>
    <w:p w14:paraId="34C43918" w14:textId="77777777" w:rsidR="00AA4484" w:rsidRDefault="00AA4484" w:rsidP="00AA4484">
      <w:pPr>
        <w:ind w:firstLine="708"/>
        <w:rPr>
          <w:sz w:val="28"/>
          <w:szCs w:val="28"/>
        </w:rPr>
      </w:pPr>
      <w:r w:rsidRPr="00012E67">
        <w:rPr>
          <w:sz w:val="28"/>
          <w:szCs w:val="28"/>
        </w:rPr>
        <w:t>Расчет платы произведен в соответствии со статьей 39.46 Земельного кодекса Р</w:t>
      </w:r>
      <w:r>
        <w:rPr>
          <w:sz w:val="28"/>
          <w:szCs w:val="28"/>
        </w:rPr>
        <w:t xml:space="preserve">оссийской </w:t>
      </w:r>
      <w:r w:rsidRPr="00012E67">
        <w:rPr>
          <w:sz w:val="28"/>
          <w:szCs w:val="28"/>
        </w:rPr>
        <w:t>Ф</w:t>
      </w:r>
      <w:r>
        <w:rPr>
          <w:sz w:val="28"/>
          <w:szCs w:val="28"/>
        </w:rPr>
        <w:t>едерации:</w:t>
      </w:r>
    </w:p>
    <w:p w14:paraId="66CF1280" w14:textId="77777777" w:rsidR="00F646F6" w:rsidRDefault="00F646F6" w:rsidP="00AA4484">
      <w:pPr>
        <w:ind w:firstLine="708"/>
        <w:rPr>
          <w:sz w:val="28"/>
          <w:szCs w:val="28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"/>
        <w:gridCol w:w="2620"/>
        <w:gridCol w:w="2711"/>
        <w:gridCol w:w="2134"/>
        <w:gridCol w:w="1792"/>
        <w:gridCol w:w="1595"/>
        <w:gridCol w:w="1818"/>
      </w:tblGrid>
      <w:tr w:rsidR="00DD12F3" w:rsidRPr="00B31033" w14:paraId="3372103E" w14:textId="77777777" w:rsidTr="00DD12F3">
        <w:tc>
          <w:tcPr>
            <w:tcW w:w="1016" w:type="dxa"/>
          </w:tcPr>
          <w:p w14:paraId="3105AEF6" w14:textId="77777777" w:rsidR="00DD12F3" w:rsidRPr="00B31033" w:rsidRDefault="00DD12F3" w:rsidP="00F30316">
            <w:pPr>
              <w:ind w:firstLine="0"/>
              <w:rPr>
                <w:sz w:val="28"/>
                <w:szCs w:val="28"/>
              </w:rPr>
            </w:pPr>
            <w:r w:rsidRPr="00B31033">
              <w:rPr>
                <w:sz w:val="28"/>
                <w:szCs w:val="28"/>
              </w:rPr>
              <w:t>№</w:t>
            </w:r>
          </w:p>
        </w:tc>
        <w:tc>
          <w:tcPr>
            <w:tcW w:w="2620" w:type="dxa"/>
          </w:tcPr>
          <w:p w14:paraId="4215F3E0" w14:textId="77777777" w:rsidR="00DD12F3" w:rsidRPr="00B31033" w:rsidRDefault="00DD12F3" w:rsidP="00F30316">
            <w:pPr>
              <w:ind w:firstLine="0"/>
              <w:rPr>
                <w:sz w:val="28"/>
                <w:szCs w:val="28"/>
              </w:rPr>
            </w:pPr>
            <w:r w:rsidRPr="00B31033">
              <w:rPr>
                <w:sz w:val="28"/>
                <w:szCs w:val="28"/>
              </w:rPr>
              <w:t xml:space="preserve">Кадастровый номер земельного участка </w:t>
            </w:r>
          </w:p>
        </w:tc>
        <w:tc>
          <w:tcPr>
            <w:tcW w:w="2711" w:type="dxa"/>
          </w:tcPr>
          <w:p w14:paraId="5F39B06A" w14:textId="77777777" w:rsidR="00DD12F3" w:rsidRPr="00B31033" w:rsidRDefault="00DD12F3" w:rsidP="00F30316">
            <w:pPr>
              <w:ind w:firstLine="0"/>
              <w:rPr>
                <w:sz w:val="28"/>
                <w:szCs w:val="28"/>
              </w:rPr>
            </w:pPr>
            <w:r w:rsidRPr="00B31033">
              <w:rPr>
                <w:sz w:val="28"/>
                <w:szCs w:val="28"/>
              </w:rPr>
              <w:t xml:space="preserve">Кадастровая стоимость земельного участка </w:t>
            </w:r>
          </w:p>
        </w:tc>
        <w:tc>
          <w:tcPr>
            <w:tcW w:w="2134" w:type="dxa"/>
          </w:tcPr>
          <w:p w14:paraId="4331BCC2" w14:textId="77777777" w:rsidR="00DD12F3" w:rsidRPr="00B31033" w:rsidRDefault="00DD12F3" w:rsidP="00F30316">
            <w:pPr>
              <w:ind w:firstLine="0"/>
              <w:rPr>
                <w:sz w:val="28"/>
                <w:szCs w:val="28"/>
              </w:rPr>
            </w:pPr>
            <w:r w:rsidRPr="00B31033">
              <w:rPr>
                <w:sz w:val="28"/>
                <w:szCs w:val="28"/>
              </w:rPr>
              <w:t>Испрашиваемая площадь земельного участка</w:t>
            </w:r>
          </w:p>
        </w:tc>
        <w:tc>
          <w:tcPr>
            <w:tcW w:w="1792" w:type="dxa"/>
          </w:tcPr>
          <w:p w14:paraId="662327AE" w14:textId="77777777" w:rsidR="00DD12F3" w:rsidRPr="00B31033" w:rsidRDefault="00DD12F3" w:rsidP="00F30316">
            <w:pPr>
              <w:ind w:firstLine="0"/>
              <w:rPr>
                <w:sz w:val="28"/>
                <w:szCs w:val="28"/>
              </w:rPr>
            </w:pPr>
            <w:r w:rsidRPr="00B31033">
              <w:rPr>
                <w:sz w:val="28"/>
                <w:szCs w:val="28"/>
              </w:rPr>
              <w:t>Ставка %</w:t>
            </w:r>
          </w:p>
        </w:tc>
        <w:tc>
          <w:tcPr>
            <w:tcW w:w="1595" w:type="dxa"/>
          </w:tcPr>
          <w:p w14:paraId="6DB629CE" w14:textId="77777777" w:rsidR="00DD12F3" w:rsidRPr="00B31033" w:rsidRDefault="00DD12F3" w:rsidP="00F30316">
            <w:pPr>
              <w:ind w:firstLine="0"/>
              <w:rPr>
                <w:sz w:val="28"/>
                <w:szCs w:val="28"/>
              </w:rPr>
            </w:pPr>
            <w:r w:rsidRPr="00B31033">
              <w:rPr>
                <w:sz w:val="28"/>
                <w:szCs w:val="28"/>
              </w:rPr>
              <w:t>Размер платы в год/руб.</w:t>
            </w:r>
          </w:p>
        </w:tc>
        <w:tc>
          <w:tcPr>
            <w:tcW w:w="1818" w:type="dxa"/>
          </w:tcPr>
          <w:p w14:paraId="006EBDC0" w14:textId="77777777" w:rsidR="00DD12F3" w:rsidRPr="00B31033" w:rsidRDefault="00DD12F3" w:rsidP="00F30316">
            <w:pPr>
              <w:ind w:firstLine="0"/>
              <w:rPr>
                <w:sz w:val="28"/>
                <w:szCs w:val="28"/>
              </w:rPr>
            </w:pPr>
            <w:r w:rsidRPr="00B31033">
              <w:rPr>
                <w:sz w:val="28"/>
                <w:szCs w:val="28"/>
              </w:rPr>
              <w:t>Размер платы за 49 лет/руб.</w:t>
            </w:r>
          </w:p>
        </w:tc>
      </w:tr>
      <w:tr w:rsidR="003B202B" w:rsidRPr="00B31033" w14:paraId="1BEA2496" w14:textId="77777777" w:rsidTr="00E5126A">
        <w:tc>
          <w:tcPr>
            <w:tcW w:w="1016" w:type="dxa"/>
          </w:tcPr>
          <w:p w14:paraId="39E5FBC8" w14:textId="77777777" w:rsidR="003B202B" w:rsidRPr="00B31033" w:rsidRDefault="003B202B" w:rsidP="003B202B">
            <w:pPr>
              <w:ind w:firstLine="0"/>
              <w:rPr>
                <w:sz w:val="28"/>
                <w:szCs w:val="28"/>
              </w:rPr>
            </w:pPr>
            <w:r w:rsidRPr="00B31033">
              <w:rPr>
                <w:sz w:val="28"/>
                <w:szCs w:val="28"/>
              </w:rPr>
              <w:t>1</w:t>
            </w:r>
          </w:p>
        </w:tc>
        <w:tc>
          <w:tcPr>
            <w:tcW w:w="2620" w:type="dxa"/>
          </w:tcPr>
          <w:p w14:paraId="46F90428" w14:textId="77777777" w:rsidR="003B202B" w:rsidRPr="00953C60" w:rsidRDefault="003B202B" w:rsidP="003B202B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 w:rsidRPr="00953C60">
              <w:rPr>
                <w:sz w:val="28"/>
              </w:rPr>
              <w:t>54:28:000000:1667</w:t>
            </w:r>
          </w:p>
        </w:tc>
        <w:tc>
          <w:tcPr>
            <w:tcW w:w="2711" w:type="dxa"/>
          </w:tcPr>
          <w:p w14:paraId="5A214241" w14:textId="77777777" w:rsidR="003B202B" w:rsidRPr="003B202B" w:rsidRDefault="003B202B" w:rsidP="003B202B">
            <w:pPr>
              <w:ind w:firstLine="0"/>
              <w:rPr>
                <w:sz w:val="28"/>
                <w:szCs w:val="28"/>
              </w:rPr>
            </w:pPr>
            <w:r w:rsidRPr="003B202B">
              <w:rPr>
                <w:sz w:val="28"/>
                <w:shd w:val="clear" w:color="auto" w:fill="F8F8F8"/>
              </w:rPr>
              <w:t>312973,36</w:t>
            </w:r>
          </w:p>
        </w:tc>
        <w:tc>
          <w:tcPr>
            <w:tcW w:w="2134" w:type="dxa"/>
          </w:tcPr>
          <w:p w14:paraId="48F79BA4" w14:textId="77777777" w:rsidR="003B202B" w:rsidRPr="00274840" w:rsidRDefault="003B202B" w:rsidP="003B202B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Pr="00274840">
              <w:rPr>
                <w:sz w:val="28"/>
                <w:szCs w:val="28"/>
              </w:rPr>
              <w:t xml:space="preserve"> </w:t>
            </w:r>
            <w:proofErr w:type="spellStart"/>
            <w:r w:rsidRPr="00274840">
              <w:rPr>
                <w:sz w:val="28"/>
                <w:szCs w:val="28"/>
              </w:rPr>
              <w:t>кв.м</w:t>
            </w:r>
            <w:proofErr w:type="spellEnd"/>
            <w:r w:rsidRPr="00274840">
              <w:rPr>
                <w:sz w:val="28"/>
                <w:szCs w:val="28"/>
              </w:rPr>
              <w:t>.</w:t>
            </w:r>
          </w:p>
        </w:tc>
        <w:tc>
          <w:tcPr>
            <w:tcW w:w="1792" w:type="dxa"/>
          </w:tcPr>
          <w:p w14:paraId="5E1ACF39" w14:textId="77777777" w:rsidR="003B202B" w:rsidRPr="00B31033" w:rsidRDefault="003B202B" w:rsidP="003B202B">
            <w:pPr>
              <w:ind w:firstLine="0"/>
              <w:rPr>
                <w:sz w:val="28"/>
                <w:szCs w:val="28"/>
              </w:rPr>
            </w:pPr>
            <w:r w:rsidRPr="00B31033">
              <w:rPr>
                <w:sz w:val="28"/>
                <w:szCs w:val="28"/>
              </w:rPr>
              <w:t>0,01</w:t>
            </w:r>
          </w:p>
        </w:tc>
        <w:tc>
          <w:tcPr>
            <w:tcW w:w="1595" w:type="dxa"/>
          </w:tcPr>
          <w:p w14:paraId="458CA615" w14:textId="77777777" w:rsidR="003B202B" w:rsidRPr="000279DB" w:rsidRDefault="003B202B" w:rsidP="00026619">
            <w:pPr>
              <w:ind w:firstLine="0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>0,</w:t>
            </w:r>
            <w:r w:rsidR="00026619" w:rsidRPr="000279DB">
              <w:rPr>
                <w:sz w:val="28"/>
                <w:szCs w:val="28"/>
              </w:rPr>
              <w:t>22</w:t>
            </w:r>
          </w:p>
        </w:tc>
        <w:tc>
          <w:tcPr>
            <w:tcW w:w="1818" w:type="dxa"/>
          </w:tcPr>
          <w:p w14:paraId="3FCC4E71" w14:textId="77777777" w:rsidR="003B202B" w:rsidRPr="000279DB" w:rsidRDefault="00026619" w:rsidP="00026619">
            <w:pPr>
              <w:ind w:firstLine="0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>10,78</w:t>
            </w:r>
          </w:p>
        </w:tc>
      </w:tr>
      <w:tr w:rsidR="003B202B" w:rsidRPr="00B31033" w14:paraId="115181E9" w14:textId="77777777" w:rsidTr="00E816E0">
        <w:tc>
          <w:tcPr>
            <w:tcW w:w="1016" w:type="dxa"/>
          </w:tcPr>
          <w:p w14:paraId="008A58AD" w14:textId="77777777" w:rsidR="003B202B" w:rsidRPr="000279DB" w:rsidRDefault="000279DB" w:rsidP="003B202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20" w:type="dxa"/>
          </w:tcPr>
          <w:p w14:paraId="56789194" w14:textId="77777777" w:rsidR="003B202B" w:rsidRPr="00953C60" w:rsidRDefault="003B202B" w:rsidP="003B202B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</w:rPr>
            </w:pPr>
            <w:r w:rsidRPr="00953C60">
              <w:rPr>
                <w:sz w:val="28"/>
              </w:rPr>
              <w:t>54:28:046509:1313</w:t>
            </w:r>
          </w:p>
        </w:tc>
        <w:tc>
          <w:tcPr>
            <w:tcW w:w="2711" w:type="dxa"/>
          </w:tcPr>
          <w:p w14:paraId="6A75C576" w14:textId="77777777" w:rsidR="003B202B" w:rsidRPr="003B202B" w:rsidRDefault="003B202B" w:rsidP="003B202B">
            <w:pPr>
              <w:ind w:firstLine="0"/>
              <w:rPr>
                <w:sz w:val="28"/>
                <w:szCs w:val="28"/>
              </w:rPr>
            </w:pPr>
            <w:r w:rsidRPr="003B202B">
              <w:rPr>
                <w:sz w:val="28"/>
                <w:shd w:val="clear" w:color="auto" w:fill="F8F8F8"/>
              </w:rPr>
              <w:t>11960191,56</w:t>
            </w:r>
          </w:p>
        </w:tc>
        <w:tc>
          <w:tcPr>
            <w:tcW w:w="2134" w:type="dxa"/>
          </w:tcPr>
          <w:p w14:paraId="43253E59" w14:textId="77777777" w:rsidR="003B202B" w:rsidRPr="00274840" w:rsidRDefault="003B202B" w:rsidP="003B202B">
            <w:pPr>
              <w:pStyle w:val="ac"/>
              <w:spacing w:before="0" w:beforeAutospacing="0" w:after="0" w:afterAutospacing="0" w:line="115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3390</w:t>
            </w:r>
            <w:r w:rsidRPr="00274840">
              <w:rPr>
                <w:sz w:val="28"/>
                <w:szCs w:val="28"/>
              </w:rPr>
              <w:t xml:space="preserve"> </w:t>
            </w:r>
            <w:proofErr w:type="spellStart"/>
            <w:r w:rsidRPr="00274840">
              <w:rPr>
                <w:sz w:val="28"/>
                <w:szCs w:val="28"/>
              </w:rPr>
              <w:t>кв.м</w:t>
            </w:r>
            <w:proofErr w:type="spellEnd"/>
            <w:r w:rsidRPr="00274840">
              <w:rPr>
                <w:sz w:val="28"/>
                <w:szCs w:val="28"/>
              </w:rPr>
              <w:t>.</w:t>
            </w:r>
          </w:p>
        </w:tc>
        <w:tc>
          <w:tcPr>
            <w:tcW w:w="1792" w:type="dxa"/>
          </w:tcPr>
          <w:p w14:paraId="06D5A730" w14:textId="77777777" w:rsidR="003B202B" w:rsidRPr="00B31033" w:rsidRDefault="003B202B" w:rsidP="003B202B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595" w:type="dxa"/>
          </w:tcPr>
          <w:p w14:paraId="4D7BA185" w14:textId="77777777" w:rsidR="003B202B" w:rsidRPr="000279DB" w:rsidRDefault="003B202B" w:rsidP="00026619">
            <w:pPr>
              <w:ind w:firstLine="0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>0,</w:t>
            </w:r>
            <w:r w:rsidR="00026619" w:rsidRPr="000279DB">
              <w:rPr>
                <w:sz w:val="28"/>
                <w:szCs w:val="28"/>
              </w:rPr>
              <w:t>99</w:t>
            </w:r>
          </w:p>
        </w:tc>
        <w:tc>
          <w:tcPr>
            <w:tcW w:w="1818" w:type="dxa"/>
          </w:tcPr>
          <w:p w14:paraId="1AF0574A" w14:textId="77777777" w:rsidR="003B202B" w:rsidRPr="000279DB" w:rsidRDefault="00026619" w:rsidP="00B15D34">
            <w:pPr>
              <w:ind w:firstLine="0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>48,</w:t>
            </w:r>
            <w:r w:rsidR="00B15D34" w:rsidRPr="000279DB">
              <w:rPr>
                <w:sz w:val="28"/>
                <w:szCs w:val="28"/>
              </w:rPr>
              <w:t>51</w:t>
            </w:r>
          </w:p>
        </w:tc>
      </w:tr>
      <w:tr w:rsidR="00DD12F3" w:rsidRPr="00B31033" w14:paraId="12A72B25" w14:textId="77777777" w:rsidTr="00F30316">
        <w:tc>
          <w:tcPr>
            <w:tcW w:w="13686" w:type="dxa"/>
            <w:gridSpan w:val="7"/>
          </w:tcPr>
          <w:p w14:paraId="7EF17AD1" w14:textId="77777777" w:rsidR="00DD12F3" w:rsidRDefault="00DD12F3" w:rsidP="00F30316">
            <w:pPr>
              <w:ind w:firstLine="0"/>
              <w:rPr>
                <w:sz w:val="28"/>
                <w:szCs w:val="28"/>
              </w:rPr>
            </w:pPr>
          </w:p>
          <w:p w14:paraId="1101A674" w14:textId="77777777" w:rsidR="00DD12F3" w:rsidRPr="000279DB" w:rsidRDefault="00DD12F3" w:rsidP="00DD12F3">
            <w:pPr>
              <w:ind w:firstLine="708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Кадастровый квартал </w:t>
            </w:r>
            <w:r w:rsidR="00383A3D" w:rsidRPr="000279DB">
              <w:rPr>
                <w:sz w:val="28"/>
                <w:szCs w:val="28"/>
              </w:rPr>
              <w:t xml:space="preserve"> 54:28:020403</w:t>
            </w:r>
          </w:p>
          <w:p w14:paraId="075B73CE" w14:textId="77777777" w:rsidR="00DD12F3" w:rsidRPr="000279DB" w:rsidRDefault="00DD12F3" w:rsidP="00DD12F3">
            <w:pPr>
              <w:ind w:firstLine="708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Средний уровень уровня кадастровой стоимости земельных участков по муниципальному району  - </w:t>
            </w:r>
            <w:r w:rsidR="00383A3D" w:rsidRPr="000279DB">
              <w:rPr>
                <w:sz w:val="28"/>
                <w:szCs w:val="28"/>
              </w:rPr>
              <w:t>48,32</w:t>
            </w:r>
          </w:p>
          <w:p w14:paraId="5A765A22" w14:textId="77777777" w:rsidR="00DD12F3" w:rsidRPr="000279DB" w:rsidRDefault="00DD12F3" w:rsidP="00DD12F3">
            <w:pPr>
              <w:ind w:firstLine="708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Площадь наложения – </w:t>
            </w:r>
            <w:r w:rsidR="00383A3D" w:rsidRPr="000279DB">
              <w:rPr>
                <w:sz w:val="28"/>
                <w:szCs w:val="28"/>
              </w:rPr>
              <w:t>567</w:t>
            </w:r>
            <w:r w:rsidRPr="000279DB">
              <w:rPr>
                <w:sz w:val="28"/>
                <w:szCs w:val="28"/>
              </w:rPr>
              <w:t xml:space="preserve"> </w:t>
            </w:r>
            <w:proofErr w:type="spellStart"/>
            <w:r w:rsidRPr="000279DB">
              <w:rPr>
                <w:sz w:val="28"/>
                <w:szCs w:val="28"/>
              </w:rPr>
              <w:t>кв.м</w:t>
            </w:r>
            <w:proofErr w:type="spellEnd"/>
            <w:r w:rsidRPr="000279DB">
              <w:rPr>
                <w:sz w:val="28"/>
                <w:szCs w:val="28"/>
              </w:rPr>
              <w:t>.</w:t>
            </w:r>
          </w:p>
          <w:p w14:paraId="096CC251" w14:textId="77777777" w:rsidR="00DD12F3" w:rsidRPr="000279DB" w:rsidRDefault="00DD12F3" w:rsidP="00DD12F3">
            <w:pPr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Процент от кадастровой стоимости – 0,01 %. </w:t>
            </w:r>
          </w:p>
          <w:p w14:paraId="2C67497C" w14:textId="77777777" w:rsidR="00DD12F3" w:rsidRPr="000279DB" w:rsidRDefault="00DD12F3" w:rsidP="00DD12F3">
            <w:pPr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Срок публичного сервитута – 49 лет. </w:t>
            </w:r>
          </w:p>
          <w:p w14:paraId="117AEC65" w14:textId="77777777" w:rsidR="00DD12F3" w:rsidRPr="000279DB" w:rsidRDefault="009836A1" w:rsidP="00DD12F3">
            <w:pPr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>Размер платы в год – 2,74</w:t>
            </w:r>
          </w:p>
          <w:p w14:paraId="33CBAA12" w14:textId="77777777" w:rsidR="00DD12F3" w:rsidRPr="000279DB" w:rsidRDefault="00DD12F3" w:rsidP="00DD12F3">
            <w:pPr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Размер платы за весь срок сервитута – </w:t>
            </w:r>
            <w:r w:rsidR="009836A1" w:rsidRPr="000279DB">
              <w:rPr>
                <w:sz w:val="28"/>
                <w:szCs w:val="28"/>
              </w:rPr>
              <w:t>134 (сто тридцать четыре) руб. 2</w:t>
            </w:r>
            <w:r w:rsidR="00E179A4" w:rsidRPr="000279DB">
              <w:rPr>
                <w:sz w:val="28"/>
                <w:szCs w:val="28"/>
              </w:rPr>
              <w:t>6</w:t>
            </w:r>
            <w:r w:rsidRPr="000279DB">
              <w:rPr>
                <w:sz w:val="28"/>
                <w:szCs w:val="28"/>
              </w:rPr>
              <w:t xml:space="preserve"> коп. </w:t>
            </w:r>
          </w:p>
          <w:p w14:paraId="2748440A" w14:textId="77777777" w:rsidR="00DD12F3" w:rsidRPr="000279DB" w:rsidRDefault="00DD12F3" w:rsidP="00DD12F3">
            <w:pPr>
              <w:rPr>
                <w:color w:val="FF0000"/>
                <w:sz w:val="28"/>
                <w:szCs w:val="28"/>
              </w:rPr>
            </w:pPr>
          </w:p>
          <w:p w14:paraId="1A6702C2" w14:textId="77777777" w:rsidR="00DD12F3" w:rsidRPr="000279DB" w:rsidRDefault="00DD12F3" w:rsidP="00DD12F3">
            <w:pPr>
              <w:ind w:firstLine="708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Кадастровый квартал </w:t>
            </w:r>
            <w:r w:rsidR="009836A1" w:rsidRPr="000279DB">
              <w:rPr>
                <w:sz w:val="28"/>
                <w:szCs w:val="28"/>
              </w:rPr>
              <w:t>54:28:046509</w:t>
            </w:r>
          </w:p>
          <w:p w14:paraId="7CE19F1E" w14:textId="77777777" w:rsidR="00DD12F3" w:rsidRPr="000279DB" w:rsidRDefault="00DD12F3" w:rsidP="00DD12F3">
            <w:pPr>
              <w:ind w:firstLine="708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Средний уровень уровня кадастровой стоимости земельных участков по муниципальному району  - </w:t>
            </w:r>
            <w:r w:rsidR="009836A1" w:rsidRPr="000279DB">
              <w:rPr>
                <w:sz w:val="28"/>
                <w:szCs w:val="28"/>
              </w:rPr>
              <w:t>48,32</w:t>
            </w:r>
          </w:p>
          <w:p w14:paraId="76A24F83" w14:textId="77777777" w:rsidR="00DD12F3" w:rsidRPr="000279DB" w:rsidRDefault="00DD12F3" w:rsidP="00DD12F3">
            <w:pPr>
              <w:ind w:firstLine="708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>Площадь наложения – 1</w:t>
            </w:r>
            <w:r w:rsidR="009836A1" w:rsidRPr="000279DB">
              <w:rPr>
                <w:sz w:val="28"/>
                <w:szCs w:val="28"/>
              </w:rPr>
              <w:t>795</w:t>
            </w:r>
            <w:r w:rsidRPr="000279DB">
              <w:rPr>
                <w:sz w:val="28"/>
                <w:szCs w:val="28"/>
              </w:rPr>
              <w:t xml:space="preserve"> </w:t>
            </w:r>
            <w:proofErr w:type="spellStart"/>
            <w:r w:rsidRPr="000279DB">
              <w:rPr>
                <w:sz w:val="28"/>
                <w:szCs w:val="28"/>
              </w:rPr>
              <w:t>кв.м</w:t>
            </w:r>
            <w:proofErr w:type="spellEnd"/>
            <w:r w:rsidRPr="000279DB">
              <w:rPr>
                <w:sz w:val="28"/>
                <w:szCs w:val="28"/>
              </w:rPr>
              <w:t>.</w:t>
            </w:r>
          </w:p>
          <w:p w14:paraId="4BD13A1E" w14:textId="77777777" w:rsidR="00DD12F3" w:rsidRPr="000279DB" w:rsidRDefault="00DD12F3" w:rsidP="00DD12F3">
            <w:pPr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Процент от кадастровой стоимости – 0,01 %. </w:t>
            </w:r>
          </w:p>
          <w:p w14:paraId="34AF6F89" w14:textId="77777777" w:rsidR="00DD12F3" w:rsidRPr="000279DB" w:rsidRDefault="00DD12F3" w:rsidP="00DD12F3">
            <w:pPr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Срок публичного сервитута – 49 лет. </w:t>
            </w:r>
          </w:p>
          <w:p w14:paraId="49569E0E" w14:textId="77777777" w:rsidR="00DD12F3" w:rsidRPr="000279DB" w:rsidRDefault="00DD12F3" w:rsidP="00DD12F3">
            <w:pPr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Размер платы в год – </w:t>
            </w:r>
            <w:r w:rsidR="009836A1" w:rsidRPr="000279DB">
              <w:rPr>
                <w:sz w:val="28"/>
                <w:szCs w:val="28"/>
              </w:rPr>
              <w:t>8,67</w:t>
            </w:r>
          </w:p>
          <w:p w14:paraId="1AFA5D46" w14:textId="77777777" w:rsidR="00DD12F3" w:rsidRPr="00E179A4" w:rsidRDefault="00DD12F3" w:rsidP="00DD12F3">
            <w:pPr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 xml:space="preserve">Размер платы за весь срок сервитута – </w:t>
            </w:r>
            <w:r w:rsidR="00E179A4" w:rsidRPr="000279DB">
              <w:rPr>
                <w:sz w:val="28"/>
                <w:szCs w:val="28"/>
              </w:rPr>
              <w:t>424</w:t>
            </w:r>
            <w:r w:rsidRPr="000279DB">
              <w:rPr>
                <w:sz w:val="28"/>
                <w:szCs w:val="28"/>
              </w:rPr>
              <w:t xml:space="preserve"> (двести с</w:t>
            </w:r>
            <w:r w:rsidR="00E179A4" w:rsidRPr="000279DB">
              <w:rPr>
                <w:sz w:val="28"/>
                <w:szCs w:val="28"/>
              </w:rPr>
              <w:t>емьдесят девять) руб. 83</w:t>
            </w:r>
            <w:r w:rsidRPr="000279DB">
              <w:rPr>
                <w:sz w:val="28"/>
                <w:szCs w:val="28"/>
              </w:rPr>
              <w:t xml:space="preserve"> коп.</w:t>
            </w:r>
            <w:r w:rsidRPr="00E179A4">
              <w:rPr>
                <w:sz w:val="28"/>
                <w:szCs w:val="28"/>
              </w:rPr>
              <w:t xml:space="preserve"> </w:t>
            </w:r>
          </w:p>
          <w:p w14:paraId="11D90646" w14:textId="77777777" w:rsidR="00DD12F3" w:rsidRPr="00E179A4" w:rsidRDefault="00DD12F3" w:rsidP="00DD12F3">
            <w:pPr>
              <w:rPr>
                <w:sz w:val="28"/>
                <w:szCs w:val="28"/>
              </w:rPr>
            </w:pPr>
          </w:p>
          <w:p w14:paraId="4DD2559D" w14:textId="77777777" w:rsidR="00DD12F3" w:rsidRPr="003B202B" w:rsidRDefault="00DD12F3" w:rsidP="00DD12F3">
            <w:pPr>
              <w:rPr>
                <w:color w:val="FF0000"/>
                <w:sz w:val="28"/>
                <w:szCs w:val="28"/>
              </w:rPr>
            </w:pPr>
          </w:p>
          <w:p w14:paraId="192B4BFE" w14:textId="77777777" w:rsidR="00DD12F3" w:rsidRPr="003B202B" w:rsidRDefault="00DD12F3" w:rsidP="00DD12F3">
            <w:pPr>
              <w:rPr>
                <w:color w:val="FF0000"/>
                <w:sz w:val="28"/>
                <w:szCs w:val="28"/>
              </w:rPr>
            </w:pPr>
          </w:p>
          <w:p w14:paraId="2D0F0E97" w14:textId="77777777" w:rsidR="00DD12F3" w:rsidRPr="000279DB" w:rsidRDefault="00DD12F3" w:rsidP="00DD12F3">
            <w:pPr>
              <w:jc w:val="center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>ПЛАТЕЖНЫЕ РЕКВИЗИТЫ</w:t>
            </w:r>
          </w:p>
          <w:p w14:paraId="35AF7CFD" w14:textId="77777777" w:rsidR="00DD12F3" w:rsidRPr="000279DB" w:rsidRDefault="00DD12F3" w:rsidP="00DD12F3">
            <w:pPr>
              <w:jc w:val="center"/>
              <w:rPr>
                <w:sz w:val="28"/>
                <w:szCs w:val="28"/>
              </w:rPr>
            </w:pPr>
            <w:r w:rsidRPr="000279DB">
              <w:rPr>
                <w:sz w:val="28"/>
                <w:szCs w:val="28"/>
              </w:rPr>
              <w:t>для внесения платы за публичный сервитут</w:t>
            </w:r>
          </w:p>
          <w:p w14:paraId="285AD05A" w14:textId="77777777" w:rsidR="00DD12F3" w:rsidRPr="003B202B" w:rsidRDefault="00DD12F3" w:rsidP="00DD12F3">
            <w:pPr>
              <w:jc w:val="center"/>
              <w:rPr>
                <w:color w:val="FF0000"/>
                <w:sz w:val="28"/>
                <w:szCs w:val="28"/>
              </w:rPr>
            </w:pPr>
          </w:p>
          <w:p w14:paraId="3EF7C963" w14:textId="77777777" w:rsidR="00DD12F3" w:rsidRPr="000F5A7C" w:rsidRDefault="00DD12F3" w:rsidP="00DD12F3">
            <w:pPr>
              <w:rPr>
                <w:sz w:val="28"/>
                <w:szCs w:val="28"/>
                <w:u w:val="single"/>
              </w:rPr>
            </w:pPr>
            <w:r w:rsidRPr="000F5A7C">
              <w:rPr>
                <w:sz w:val="28"/>
                <w:szCs w:val="28"/>
                <w:u w:val="single"/>
              </w:rPr>
              <w:t>Наименование получателя:</w:t>
            </w:r>
          </w:p>
          <w:p w14:paraId="42F5B9C0" w14:textId="6A07D1B4" w:rsidR="00DD12F3" w:rsidRPr="000F5A7C" w:rsidRDefault="00DD12F3" w:rsidP="00DD12F3">
            <w:pPr>
              <w:rPr>
                <w:sz w:val="28"/>
                <w:szCs w:val="28"/>
              </w:rPr>
            </w:pPr>
            <w:r w:rsidRPr="000F5A7C">
              <w:rPr>
                <w:sz w:val="28"/>
                <w:szCs w:val="28"/>
              </w:rPr>
              <w:t xml:space="preserve">ИНН </w:t>
            </w:r>
            <w:r w:rsidR="000F5A7C" w:rsidRPr="000F5A7C">
              <w:rPr>
                <w:sz w:val="28"/>
                <w:szCs w:val="28"/>
              </w:rPr>
              <w:t>5440112674</w:t>
            </w:r>
            <w:r w:rsidRPr="000F5A7C">
              <w:rPr>
                <w:sz w:val="28"/>
                <w:szCs w:val="28"/>
              </w:rPr>
              <w:t xml:space="preserve">/ КПП </w:t>
            </w:r>
            <w:r w:rsidR="000F5A7C" w:rsidRPr="000F5A7C">
              <w:rPr>
                <w:sz w:val="28"/>
                <w:szCs w:val="28"/>
              </w:rPr>
              <w:t>544001001</w:t>
            </w:r>
          </w:p>
          <w:p w14:paraId="2914E567" w14:textId="2992742D" w:rsidR="00DD12F3" w:rsidRPr="000F5A7C" w:rsidRDefault="000F5A7C" w:rsidP="000F5A7C">
            <w:pPr>
              <w:rPr>
                <w:sz w:val="28"/>
                <w:szCs w:val="28"/>
              </w:rPr>
            </w:pPr>
            <w:r w:rsidRPr="000F5A7C">
              <w:rPr>
                <w:sz w:val="28"/>
                <w:szCs w:val="28"/>
              </w:rPr>
              <w:t xml:space="preserve">Отдел </w:t>
            </w:r>
            <w:r w:rsidR="00DD12F3" w:rsidRPr="000F5A7C">
              <w:rPr>
                <w:sz w:val="28"/>
                <w:szCs w:val="28"/>
              </w:rPr>
              <w:t xml:space="preserve">Федерального казначейства по </w:t>
            </w:r>
            <w:r w:rsidRPr="000F5A7C">
              <w:rPr>
                <w:sz w:val="28"/>
                <w:szCs w:val="28"/>
              </w:rPr>
              <w:t>Черепановскому району администрации Черепановского района</w:t>
            </w:r>
            <w:r w:rsidR="00DD12F3" w:rsidRPr="000F5A7C">
              <w:rPr>
                <w:sz w:val="28"/>
                <w:szCs w:val="28"/>
              </w:rPr>
              <w:t xml:space="preserve"> </w:t>
            </w:r>
          </w:p>
          <w:p w14:paraId="21B16102" w14:textId="77777777" w:rsidR="00DD12F3" w:rsidRPr="000F5A7C" w:rsidRDefault="00DD12F3" w:rsidP="00DD12F3">
            <w:pPr>
              <w:rPr>
                <w:sz w:val="28"/>
                <w:szCs w:val="28"/>
                <w:u w:val="single"/>
              </w:rPr>
            </w:pPr>
            <w:r w:rsidRPr="000F5A7C">
              <w:rPr>
                <w:sz w:val="28"/>
                <w:szCs w:val="28"/>
                <w:u w:val="single"/>
              </w:rPr>
              <w:t>Банк получателя:</w:t>
            </w:r>
          </w:p>
          <w:p w14:paraId="2CE3533C" w14:textId="64B21CCE" w:rsidR="00DD12F3" w:rsidRPr="000F5A7C" w:rsidRDefault="00DD12F3" w:rsidP="00DD12F3">
            <w:pPr>
              <w:rPr>
                <w:sz w:val="28"/>
                <w:szCs w:val="28"/>
              </w:rPr>
            </w:pPr>
            <w:r w:rsidRPr="000F5A7C">
              <w:rPr>
                <w:sz w:val="28"/>
                <w:szCs w:val="28"/>
              </w:rPr>
              <w:t xml:space="preserve">Номер казначейского счета </w:t>
            </w:r>
            <w:r w:rsidR="000F5A7C" w:rsidRPr="000F5A7C">
              <w:rPr>
                <w:sz w:val="28"/>
                <w:szCs w:val="28"/>
              </w:rPr>
              <w:t>031006430000000015100</w:t>
            </w:r>
          </w:p>
          <w:p w14:paraId="27FCDF8B" w14:textId="64774555" w:rsidR="00DD12F3" w:rsidRPr="000F5A7C" w:rsidRDefault="00DD12F3" w:rsidP="00DD12F3">
            <w:pPr>
              <w:rPr>
                <w:sz w:val="28"/>
                <w:szCs w:val="28"/>
              </w:rPr>
            </w:pPr>
            <w:r w:rsidRPr="000F5A7C">
              <w:rPr>
                <w:sz w:val="28"/>
                <w:szCs w:val="28"/>
              </w:rPr>
              <w:t xml:space="preserve">счет </w:t>
            </w:r>
            <w:r w:rsidR="000F5A7C" w:rsidRPr="000F5A7C">
              <w:rPr>
                <w:sz w:val="28"/>
                <w:szCs w:val="28"/>
              </w:rPr>
              <w:t>40102810445370000043</w:t>
            </w:r>
            <w:r w:rsidRPr="000F5A7C">
              <w:rPr>
                <w:sz w:val="28"/>
                <w:szCs w:val="28"/>
              </w:rPr>
              <w:t xml:space="preserve"> в Сибирское ГУ Банка России по Новосибирской области г. Новосибирск </w:t>
            </w:r>
          </w:p>
          <w:p w14:paraId="2B189A8F" w14:textId="77777777" w:rsidR="00DD12F3" w:rsidRPr="000F5A7C" w:rsidRDefault="00DD12F3" w:rsidP="00DD12F3">
            <w:pPr>
              <w:rPr>
                <w:sz w:val="28"/>
                <w:szCs w:val="28"/>
              </w:rPr>
            </w:pPr>
            <w:r w:rsidRPr="000F5A7C">
              <w:rPr>
                <w:sz w:val="28"/>
                <w:szCs w:val="28"/>
              </w:rPr>
              <w:t>БИК банковского счета 015004950</w:t>
            </w:r>
          </w:p>
          <w:p w14:paraId="69EE293A" w14:textId="1E7E8470" w:rsidR="00DD12F3" w:rsidRPr="000F5A7C" w:rsidRDefault="00DD12F3" w:rsidP="00DD12F3">
            <w:pPr>
              <w:rPr>
                <w:sz w:val="28"/>
                <w:szCs w:val="28"/>
              </w:rPr>
            </w:pPr>
            <w:r w:rsidRPr="000F5A7C">
              <w:rPr>
                <w:sz w:val="28"/>
                <w:szCs w:val="28"/>
              </w:rPr>
              <w:t>ОКТМО 5</w:t>
            </w:r>
            <w:r w:rsidR="000F5A7C" w:rsidRPr="000F5A7C">
              <w:rPr>
                <w:sz w:val="28"/>
                <w:szCs w:val="28"/>
              </w:rPr>
              <w:t>0657154</w:t>
            </w:r>
          </w:p>
          <w:p w14:paraId="3F76A4A4" w14:textId="139A2E38" w:rsidR="00DD12F3" w:rsidRPr="000F5A7C" w:rsidRDefault="00DD12F3" w:rsidP="00DD12F3">
            <w:pPr>
              <w:rPr>
                <w:sz w:val="28"/>
                <w:szCs w:val="28"/>
              </w:rPr>
            </w:pPr>
            <w:r w:rsidRPr="000F5A7C">
              <w:rPr>
                <w:sz w:val="28"/>
                <w:szCs w:val="28"/>
              </w:rPr>
              <w:t>код бюджетной классификации 444 111</w:t>
            </w:r>
            <w:r w:rsidR="000F5A7C" w:rsidRPr="000F5A7C">
              <w:rPr>
                <w:sz w:val="28"/>
                <w:szCs w:val="28"/>
              </w:rPr>
              <w:t> 050 1313 0000 120</w:t>
            </w:r>
          </w:p>
          <w:p w14:paraId="4596EFBC" w14:textId="77777777" w:rsidR="00DD12F3" w:rsidRPr="000F5A7C" w:rsidRDefault="00DD12F3" w:rsidP="00DD12F3">
            <w:pPr>
              <w:rPr>
                <w:sz w:val="28"/>
                <w:szCs w:val="28"/>
                <w:u w:val="single"/>
              </w:rPr>
            </w:pPr>
            <w:r w:rsidRPr="000F5A7C">
              <w:rPr>
                <w:sz w:val="28"/>
                <w:szCs w:val="28"/>
                <w:u w:val="single"/>
              </w:rPr>
              <w:t>Назначение платежа:</w:t>
            </w:r>
          </w:p>
          <w:p w14:paraId="4A77D610" w14:textId="77777777" w:rsidR="00DD12F3" w:rsidRPr="000F5A7C" w:rsidRDefault="00DD12F3" w:rsidP="00DD12F3">
            <w:pPr>
              <w:rPr>
                <w:sz w:val="28"/>
                <w:szCs w:val="28"/>
              </w:rPr>
            </w:pPr>
            <w:r w:rsidRPr="000F5A7C">
              <w:rPr>
                <w:sz w:val="28"/>
                <w:szCs w:val="28"/>
              </w:rPr>
              <w:t>Плата за публичный сервитут</w:t>
            </w:r>
          </w:p>
          <w:p w14:paraId="725C0AB0" w14:textId="77777777" w:rsidR="00DD12F3" w:rsidRDefault="00DD12F3" w:rsidP="00F30316">
            <w:pPr>
              <w:ind w:firstLine="0"/>
              <w:rPr>
                <w:sz w:val="28"/>
                <w:szCs w:val="28"/>
              </w:rPr>
            </w:pPr>
          </w:p>
          <w:p w14:paraId="5012EAD6" w14:textId="77777777" w:rsidR="00540C06" w:rsidRDefault="00540C06" w:rsidP="00F30316">
            <w:pPr>
              <w:ind w:firstLine="0"/>
              <w:rPr>
                <w:sz w:val="28"/>
                <w:szCs w:val="28"/>
              </w:rPr>
            </w:pPr>
          </w:p>
          <w:p w14:paraId="00C7F8F9" w14:textId="77777777" w:rsidR="00540C06" w:rsidRDefault="00540C06" w:rsidP="00F30316">
            <w:pPr>
              <w:ind w:firstLine="0"/>
              <w:rPr>
                <w:sz w:val="28"/>
                <w:szCs w:val="28"/>
              </w:rPr>
            </w:pPr>
          </w:p>
        </w:tc>
      </w:tr>
    </w:tbl>
    <w:p w14:paraId="322EF73F" w14:textId="77777777" w:rsidR="00AA4484" w:rsidRPr="00F16EE0" w:rsidRDefault="00AA4484" w:rsidP="00AA4484">
      <w:pPr>
        <w:jc w:val="center"/>
        <w:rPr>
          <w:sz w:val="28"/>
          <w:szCs w:val="28"/>
        </w:rPr>
      </w:pPr>
    </w:p>
    <w:p w14:paraId="4ECFF1D5" w14:textId="77777777" w:rsidR="00AC6783" w:rsidRPr="00660D8D" w:rsidRDefault="00AC6783" w:rsidP="00660D8D">
      <w:pPr>
        <w:ind w:firstLine="0"/>
        <w:rPr>
          <w:sz w:val="2"/>
          <w:szCs w:val="2"/>
        </w:rPr>
      </w:pPr>
    </w:p>
    <w:sectPr w:rsidR="00AC6783" w:rsidRPr="00660D8D" w:rsidSect="00FD2179">
      <w:headerReference w:type="even" r:id="rId8"/>
      <w:headerReference w:type="default" r:id="rId9"/>
      <w:pgSz w:w="16838" w:h="23811" w:code="8"/>
      <w:pgMar w:top="1134" w:right="850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36EB8" w14:textId="77777777" w:rsidR="00595D15" w:rsidRDefault="00595D15">
      <w:r>
        <w:separator/>
      </w:r>
    </w:p>
  </w:endnote>
  <w:endnote w:type="continuationSeparator" w:id="0">
    <w:p w14:paraId="4FD7E17B" w14:textId="77777777" w:rsidR="00595D15" w:rsidRDefault="00595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CCDE3" w14:textId="77777777" w:rsidR="00595D15" w:rsidRDefault="00595D15">
      <w:r>
        <w:separator/>
      </w:r>
    </w:p>
  </w:footnote>
  <w:footnote w:type="continuationSeparator" w:id="0">
    <w:p w14:paraId="5D8813B2" w14:textId="77777777" w:rsidR="00595D15" w:rsidRDefault="00595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6F4F8" w14:textId="77777777" w:rsidR="00F30316" w:rsidRDefault="00F30316" w:rsidP="00C81C7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F0BC04" w14:textId="77777777" w:rsidR="00F30316" w:rsidRDefault="00F3031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CBB53A" w14:textId="77777777" w:rsidR="00F30316" w:rsidRDefault="00F30316" w:rsidP="00C81C7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179A4">
      <w:rPr>
        <w:rStyle w:val="a7"/>
        <w:noProof/>
      </w:rPr>
      <w:t>4</w:t>
    </w:r>
    <w:r>
      <w:rPr>
        <w:rStyle w:val="a7"/>
      </w:rPr>
      <w:fldChar w:fldCharType="end"/>
    </w:r>
  </w:p>
  <w:p w14:paraId="7BF4319B" w14:textId="77777777" w:rsidR="00F30316" w:rsidRDefault="00F3031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E11EB"/>
    <w:multiLevelType w:val="hybridMultilevel"/>
    <w:tmpl w:val="30D6D832"/>
    <w:lvl w:ilvl="0" w:tplc="6E1C8AFC">
      <w:start w:val="1"/>
      <w:numFmt w:val="bullet"/>
      <w:lvlText w:val=""/>
      <w:lvlJc w:val="left"/>
      <w:pPr>
        <w:tabs>
          <w:tab w:val="num" w:pos="851"/>
        </w:tabs>
        <w:ind w:left="851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4648A6"/>
    <w:multiLevelType w:val="multilevel"/>
    <w:tmpl w:val="B3A2D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393480A"/>
    <w:multiLevelType w:val="hybridMultilevel"/>
    <w:tmpl w:val="A28E9B8C"/>
    <w:lvl w:ilvl="0" w:tplc="E7C658A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7C82525"/>
    <w:multiLevelType w:val="hybridMultilevel"/>
    <w:tmpl w:val="56CC682A"/>
    <w:lvl w:ilvl="0" w:tplc="5FF4A77E">
      <w:start w:val="1"/>
      <w:numFmt w:val="bullet"/>
      <w:lvlText w:val=""/>
      <w:lvlJc w:val="left"/>
      <w:pPr>
        <w:tabs>
          <w:tab w:val="num" w:pos="2751"/>
        </w:tabs>
        <w:ind w:left="275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4" w15:restartNumberingAfterBreak="0">
    <w:nsid w:val="09924A8B"/>
    <w:multiLevelType w:val="hybridMultilevel"/>
    <w:tmpl w:val="380CA6EE"/>
    <w:lvl w:ilvl="0" w:tplc="0419000F">
      <w:start w:val="1"/>
      <w:numFmt w:val="decimal"/>
      <w:lvlText w:val="%1."/>
      <w:lvlJc w:val="left"/>
      <w:pPr>
        <w:tabs>
          <w:tab w:val="num" w:pos="1646"/>
        </w:tabs>
        <w:ind w:left="1646" w:hanging="360"/>
      </w:pPr>
    </w:lvl>
    <w:lvl w:ilvl="1" w:tplc="DB18B8B4">
      <w:start w:val="1"/>
      <w:numFmt w:val="bullet"/>
      <w:lvlText w:val=""/>
      <w:lvlJc w:val="left"/>
      <w:pPr>
        <w:tabs>
          <w:tab w:val="num" w:pos="2006"/>
        </w:tabs>
        <w:ind w:left="2006" w:firstLine="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86"/>
        </w:tabs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06"/>
        </w:tabs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26"/>
        </w:tabs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46"/>
        </w:tabs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66"/>
        </w:tabs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86"/>
        </w:tabs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06"/>
        </w:tabs>
        <w:ind w:left="7406" w:hanging="180"/>
      </w:pPr>
    </w:lvl>
  </w:abstractNum>
  <w:abstractNum w:abstractNumId="5" w15:restartNumberingAfterBreak="0">
    <w:nsid w:val="0A161615"/>
    <w:multiLevelType w:val="multilevel"/>
    <w:tmpl w:val="8C981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0D60456D"/>
    <w:multiLevelType w:val="multilevel"/>
    <w:tmpl w:val="62608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0DF94897"/>
    <w:multiLevelType w:val="multilevel"/>
    <w:tmpl w:val="AE162A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1E64D2"/>
    <w:multiLevelType w:val="hybridMultilevel"/>
    <w:tmpl w:val="5DFAA8C6"/>
    <w:lvl w:ilvl="0" w:tplc="3C362E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6223AFF"/>
    <w:multiLevelType w:val="multilevel"/>
    <w:tmpl w:val="70C0EE2C"/>
    <w:lvl w:ilvl="0">
      <w:start w:val="2"/>
      <w:numFmt w:val="decimal"/>
      <w:lvlText w:val="%1.2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6CA7042"/>
    <w:multiLevelType w:val="hybridMultilevel"/>
    <w:tmpl w:val="C33AFEBC"/>
    <w:lvl w:ilvl="0" w:tplc="07268A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BAC5A52"/>
    <w:multiLevelType w:val="hybridMultilevel"/>
    <w:tmpl w:val="3E302716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2" w15:restartNumberingAfterBreak="0">
    <w:nsid w:val="208E21F5"/>
    <w:multiLevelType w:val="hybridMultilevel"/>
    <w:tmpl w:val="F54C2A3E"/>
    <w:lvl w:ilvl="0" w:tplc="5FF4A77E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  <w:color w:val="auto"/>
      </w:rPr>
    </w:lvl>
    <w:lvl w:ilvl="1" w:tplc="6E1C8AFC">
      <w:start w:val="1"/>
      <w:numFmt w:val="bullet"/>
      <w:lvlText w:val=""/>
      <w:lvlJc w:val="left"/>
      <w:pPr>
        <w:tabs>
          <w:tab w:val="num" w:pos="1079"/>
        </w:tabs>
        <w:ind w:left="1079" w:firstLine="709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17B2EC4"/>
    <w:multiLevelType w:val="hybridMultilevel"/>
    <w:tmpl w:val="3FFC22EA"/>
    <w:lvl w:ilvl="0" w:tplc="3A16C14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294E5830"/>
    <w:multiLevelType w:val="hybridMultilevel"/>
    <w:tmpl w:val="46489F04"/>
    <w:lvl w:ilvl="0" w:tplc="6374C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972EBA"/>
    <w:multiLevelType w:val="hybridMultilevel"/>
    <w:tmpl w:val="874878CE"/>
    <w:lvl w:ilvl="0" w:tplc="6E1C8AFC">
      <w:start w:val="1"/>
      <w:numFmt w:val="bullet"/>
      <w:lvlText w:val=""/>
      <w:lvlJc w:val="left"/>
      <w:pPr>
        <w:tabs>
          <w:tab w:val="num" w:pos="785"/>
        </w:tabs>
        <w:ind w:left="785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5"/>
        </w:tabs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5"/>
        </w:tabs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5"/>
        </w:tabs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5"/>
        </w:tabs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5"/>
        </w:tabs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5"/>
        </w:tabs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5"/>
        </w:tabs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5"/>
        </w:tabs>
        <w:ind w:left="7265" w:hanging="360"/>
      </w:pPr>
      <w:rPr>
        <w:rFonts w:ascii="Wingdings" w:hAnsi="Wingdings" w:hint="default"/>
      </w:rPr>
    </w:lvl>
  </w:abstractNum>
  <w:abstractNum w:abstractNumId="16" w15:restartNumberingAfterBreak="0">
    <w:nsid w:val="32C748D3"/>
    <w:multiLevelType w:val="hybridMultilevel"/>
    <w:tmpl w:val="46489F04"/>
    <w:lvl w:ilvl="0" w:tplc="6374C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D11068"/>
    <w:multiLevelType w:val="hybridMultilevel"/>
    <w:tmpl w:val="258E0C58"/>
    <w:lvl w:ilvl="0" w:tplc="784C5C8C">
      <w:start w:val="1"/>
      <w:numFmt w:val="bullet"/>
      <w:lvlText w:val=""/>
      <w:lvlJc w:val="left"/>
      <w:pPr>
        <w:tabs>
          <w:tab w:val="num" w:pos="1702"/>
        </w:tabs>
        <w:ind w:left="1702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3748036D"/>
    <w:multiLevelType w:val="multilevel"/>
    <w:tmpl w:val="16122A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38E6087D"/>
    <w:multiLevelType w:val="hybridMultilevel"/>
    <w:tmpl w:val="A5CE75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DF51FA"/>
    <w:multiLevelType w:val="hybridMultilevel"/>
    <w:tmpl w:val="76CC1588"/>
    <w:lvl w:ilvl="0" w:tplc="DB18B8B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75A57"/>
    <w:multiLevelType w:val="hybridMultilevel"/>
    <w:tmpl w:val="99F6F658"/>
    <w:lvl w:ilvl="0" w:tplc="B48043C6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2" w15:restartNumberingAfterBreak="0">
    <w:nsid w:val="41BF0D71"/>
    <w:multiLevelType w:val="multilevel"/>
    <w:tmpl w:val="33CA18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2B3F0F"/>
    <w:multiLevelType w:val="hybridMultilevel"/>
    <w:tmpl w:val="1FF456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00152"/>
    <w:multiLevelType w:val="multilevel"/>
    <w:tmpl w:val="31480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101D2B"/>
    <w:multiLevelType w:val="hybridMultilevel"/>
    <w:tmpl w:val="A1188A9E"/>
    <w:lvl w:ilvl="0" w:tplc="84B810C0">
      <w:start w:val="1"/>
      <w:numFmt w:val="decimal"/>
      <w:lvlText w:val="%1."/>
      <w:lvlJc w:val="left"/>
      <w:pPr>
        <w:ind w:left="1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26" w15:restartNumberingAfterBreak="0">
    <w:nsid w:val="4833058D"/>
    <w:multiLevelType w:val="multilevel"/>
    <w:tmpl w:val="28349B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4A8C2160"/>
    <w:multiLevelType w:val="multilevel"/>
    <w:tmpl w:val="3E4A23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8" w15:restartNumberingAfterBreak="0">
    <w:nsid w:val="4A962C27"/>
    <w:multiLevelType w:val="hybridMultilevel"/>
    <w:tmpl w:val="1A8E1A4E"/>
    <w:lvl w:ilvl="0" w:tplc="DB18B8B4">
      <w:start w:val="1"/>
      <w:numFmt w:val="bullet"/>
      <w:lvlText w:val=""/>
      <w:lvlJc w:val="left"/>
      <w:pPr>
        <w:tabs>
          <w:tab w:val="num" w:pos="858"/>
        </w:tabs>
        <w:ind w:left="858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8"/>
        </w:tabs>
        <w:ind w:left="2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8"/>
        </w:tabs>
        <w:ind w:left="3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8"/>
        </w:tabs>
        <w:ind w:left="3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8"/>
        </w:tabs>
        <w:ind w:left="4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8"/>
        </w:tabs>
        <w:ind w:left="5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8"/>
        </w:tabs>
        <w:ind w:left="5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8"/>
        </w:tabs>
        <w:ind w:left="6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8"/>
        </w:tabs>
        <w:ind w:left="7338" w:hanging="360"/>
      </w:pPr>
      <w:rPr>
        <w:rFonts w:ascii="Wingdings" w:hAnsi="Wingdings" w:hint="default"/>
      </w:rPr>
    </w:lvl>
  </w:abstractNum>
  <w:abstractNum w:abstractNumId="29" w15:restartNumberingAfterBreak="0">
    <w:nsid w:val="4D0A39BF"/>
    <w:multiLevelType w:val="multilevel"/>
    <w:tmpl w:val="14848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4D7F5056"/>
    <w:multiLevelType w:val="hybridMultilevel"/>
    <w:tmpl w:val="A35C79FA"/>
    <w:lvl w:ilvl="0" w:tplc="853CCEF2">
      <w:start w:val="1"/>
      <w:numFmt w:val="decimal"/>
      <w:lvlText w:val="%1."/>
      <w:lvlJc w:val="left"/>
      <w:pPr>
        <w:tabs>
          <w:tab w:val="num" w:pos="1442"/>
        </w:tabs>
        <w:ind w:left="144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2"/>
        </w:tabs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2"/>
        </w:tabs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2"/>
        </w:tabs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2"/>
        </w:tabs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2"/>
        </w:tabs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2"/>
        </w:tabs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2"/>
        </w:tabs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2"/>
        </w:tabs>
        <w:ind w:left="6692" w:hanging="180"/>
      </w:pPr>
    </w:lvl>
  </w:abstractNum>
  <w:abstractNum w:abstractNumId="31" w15:restartNumberingAfterBreak="0">
    <w:nsid w:val="502F6B27"/>
    <w:multiLevelType w:val="multilevel"/>
    <w:tmpl w:val="2CB22034"/>
    <w:lvl w:ilvl="0">
      <w:start w:val="1"/>
      <w:numFmt w:val="decimal"/>
      <w:lvlText w:val="%1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56CE56AF"/>
    <w:multiLevelType w:val="multilevel"/>
    <w:tmpl w:val="74F43D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3" w15:restartNumberingAfterBreak="0">
    <w:nsid w:val="58736B2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63E33A0B"/>
    <w:multiLevelType w:val="multilevel"/>
    <w:tmpl w:val="0CC6548A"/>
    <w:lvl w:ilvl="0">
      <w:start w:val="2"/>
      <w:numFmt w:val="decimal"/>
      <w:lvlText w:val="%1.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66B21AD0"/>
    <w:multiLevelType w:val="multilevel"/>
    <w:tmpl w:val="23FAA91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67353A8A"/>
    <w:multiLevelType w:val="multilevel"/>
    <w:tmpl w:val="56CC682A"/>
    <w:lvl w:ilvl="0">
      <w:start w:val="1"/>
      <w:numFmt w:val="bullet"/>
      <w:lvlText w:val=""/>
      <w:lvlJc w:val="left"/>
      <w:pPr>
        <w:tabs>
          <w:tab w:val="num" w:pos="2751"/>
        </w:tabs>
        <w:ind w:left="2751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37" w15:restartNumberingAfterBreak="0">
    <w:nsid w:val="67741380"/>
    <w:multiLevelType w:val="multilevel"/>
    <w:tmpl w:val="B4B07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8" w15:restartNumberingAfterBreak="0">
    <w:nsid w:val="6B1B3285"/>
    <w:multiLevelType w:val="hybridMultilevel"/>
    <w:tmpl w:val="CBBC7A88"/>
    <w:lvl w:ilvl="0" w:tplc="6E1C8AF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CF658C7"/>
    <w:multiLevelType w:val="multilevel"/>
    <w:tmpl w:val="F7505E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0826F65"/>
    <w:multiLevelType w:val="hybridMultilevel"/>
    <w:tmpl w:val="8F24F368"/>
    <w:lvl w:ilvl="0" w:tplc="5FF4A77E">
      <w:start w:val="1"/>
      <w:numFmt w:val="bullet"/>
      <w:lvlText w:val=""/>
      <w:lvlJc w:val="left"/>
      <w:pPr>
        <w:tabs>
          <w:tab w:val="num" w:pos="2751"/>
        </w:tabs>
        <w:ind w:left="2751" w:hanging="360"/>
      </w:pPr>
      <w:rPr>
        <w:rFonts w:ascii="Symbol" w:hAnsi="Symbol" w:hint="default"/>
        <w:color w:val="auto"/>
      </w:rPr>
    </w:lvl>
    <w:lvl w:ilvl="1" w:tplc="6E1C8AFC">
      <w:start w:val="1"/>
      <w:numFmt w:val="bullet"/>
      <w:lvlText w:val=""/>
      <w:lvlJc w:val="left"/>
      <w:pPr>
        <w:tabs>
          <w:tab w:val="num" w:pos="1142"/>
        </w:tabs>
        <w:ind w:left="1142" w:firstLine="709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41" w15:restartNumberingAfterBreak="0">
    <w:nsid w:val="72C07F46"/>
    <w:multiLevelType w:val="singleLevel"/>
    <w:tmpl w:val="DFBEFBD6"/>
    <w:lvl w:ilvl="0">
      <w:start w:val="5"/>
      <w:numFmt w:val="decimal"/>
      <w:lvlText w:val="%1."/>
      <w:legacy w:legacy="1" w:legacySpace="0" w:legacyIndent="267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6B6057A"/>
    <w:multiLevelType w:val="hybridMultilevel"/>
    <w:tmpl w:val="46489F04"/>
    <w:lvl w:ilvl="0" w:tplc="6374C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7F83800"/>
    <w:multiLevelType w:val="hybridMultilevel"/>
    <w:tmpl w:val="18EA1DD4"/>
    <w:lvl w:ilvl="0" w:tplc="6A6AF8E0">
      <w:start w:val="1"/>
      <w:numFmt w:val="decimal"/>
      <w:lvlText w:val="%1."/>
      <w:lvlJc w:val="center"/>
      <w:pPr>
        <w:tabs>
          <w:tab w:val="num" w:pos="720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1E4ABA"/>
    <w:multiLevelType w:val="hybridMultilevel"/>
    <w:tmpl w:val="03F8792C"/>
    <w:lvl w:ilvl="0" w:tplc="5FF4A77E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B750353"/>
    <w:multiLevelType w:val="hybridMultilevel"/>
    <w:tmpl w:val="46489F04"/>
    <w:lvl w:ilvl="0" w:tplc="6374C1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B897EA4"/>
    <w:multiLevelType w:val="multilevel"/>
    <w:tmpl w:val="03F8792C"/>
    <w:lvl w:ilvl="0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9"/>
  </w:num>
  <w:num w:numId="4">
    <w:abstractNumId w:val="28"/>
  </w:num>
  <w:num w:numId="5">
    <w:abstractNumId w:val="4"/>
  </w:num>
  <w:num w:numId="6">
    <w:abstractNumId w:val="11"/>
  </w:num>
  <w:num w:numId="7">
    <w:abstractNumId w:val="38"/>
  </w:num>
  <w:num w:numId="8">
    <w:abstractNumId w:val="21"/>
  </w:num>
  <w:num w:numId="9">
    <w:abstractNumId w:val="0"/>
  </w:num>
  <w:num w:numId="10">
    <w:abstractNumId w:val="33"/>
  </w:num>
  <w:num w:numId="11">
    <w:abstractNumId w:val="18"/>
  </w:num>
  <w:num w:numId="12">
    <w:abstractNumId w:val="1"/>
  </w:num>
  <w:num w:numId="13">
    <w:abstractNumId w:val="27"/>
  </w:num>
  <w:num w:numId="14">
    <w:abstractNumId w:val="5"/>
  </w:num>
  <w:num w:numId="15">
    <w:abstractNumId w:val="29"/>
  </w:num>
  <w:num w:numId="16">
    <w:abstractNumId w:val="37"/>
  </w:num>
  <w:num w:numId="17">
    <w:abstractNumId w:val="26"/>
  </w:num>
  <w:num w:numId="18">
    <w:abstractNumId w:val="32"/>
  </w:num>
  <w:num w:numId="19">
    <w:abstractNumId w:val="6"/>
  </w:num>
  <w:num w:numId="20">
    <w:abstractNumId w:val="41"/>
  </w:num>
  <w:num w:numId="21">
    <w:abstractNumId w:val="44"/>
  </w:num>
  <w:num w:numId="22">
    <w:abstractNumId w:val="46"/>
  </w:num>
  <w:num w:numId="23">
    <w:abstractNumId w:val="12"/>
  </w:num>
  <w:num w:numId="24">
    <w:abstractNumId w:val="15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5"/>
    </w:lvlOverride>
  </w:num>
  <w:num w:numId="27">
    <w:abstractNumId w:val="3"/>
  </w:num>
  <w:num w:numId="28">
    <w:abstractNumId w:val="36"/>
  </w:num>
  <w:num w:numId="29">
    <w:abstractNumId w:val="40"/>
  </w:num>
  <w:num w:numId="30">
    <w:abstractNumId w:val="9"/>
  </w:num>
  <w:num w:numId="31">
    <w:abstractNumId w:val="24"/>
  </w:num>
  <w:num w:numId="32">
    <w:abstractNumId w:val="31"/>
  </w:num>
  <w:num w:numId="33">
    <w:abstractNumId w:val="34"/>
  </w:num>
  <w:num w:numId="34">
    <w:abstractNumId w:val="35"/>
  </w:num>
  <w:num w:numId="35">
    <w:abstractNumId w:val="43"/>
  </w:num>
  <w:num w:numId="36">
    <w:abstractNumId w:val="30"/>
  </w:num>
  <w:num w:numId="37">
    <w:abstractNumId w:val="22"/>
  </w:num>
  <w:num w:numId="38">
    <w:abstractNumId w:val="39"/>
  </w:num>
  <w:num w:numId="39">
    <w:abstractNumId w:val="7"/>
  </w:num>
  <w:num w:numId="40">
    <w:abstractNumId w:val="23"/>
  </w:num>
  <w:num w:numId="41">
    <w:abstractNumId w:val="25"/>
  </w:num>
  <w:num w:numId="42">
    <w:abstractNumId w:val="42"/>
  </w:num>
  <w:num w:numId="43">
    <w:abstractNumId w:val="2"/>
  </w:num>
  <w:num w:numId="44">
    <w:abstractNumId w:val="16"/>
  </w:num>
  <w:num w:numId="45">
    <w:abstractNumId w:val="45"/>
  </w:num>
  <w:num w:numId="46">
    <w:abstractNumId w:val="14"/>
  </w:num>
  <w:num w:numId="47">
    <w:abstractNumId w:val="8"/>
  </w:num>
  <w:num w:numId="48">
    <w:abstractNumId w:val="10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10"/>
  <w:drawingGridVerticalSpacing w:val="7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0104"/>
    <w:rsid w:val="000013DE"/>
    <w:rsid w:val="00004C4F"/>
    <w:rsid w:val="000057B7"/>
    <w:rsid w:val="00006BEB"/>
    <w:rsid w:val="00010F32"/>
    <w:rsid w:val="00015336"/>
    <w:rsid w:val="00015A07"/>
    <w:rsid w:val="0001754A"/>
    <w:rsid w:val="00017909"/>
    <w:rsid w:val="00021EE5"/>
    <w:rsid w:val="00023F37"/>
    <w:rsid w:val="00026619"/>
    <w:rsid w:val="000279DB"/>
    <w:rsid w:val="0003164C"/>
    <w:rsid w:val="00031CF0"/>
    <w:rsid w:val="00036DEA"/>
    <w:rsid w:val="00044B89"/>
    <w:rsid w:val="000473B3"/>
    <w:rsid w:val="0005069A"/>
    <w:rsid w:val="000578BF"/>
    <w:rsid w:val="00061469"/>
    <w:rsid w:val="00064D55"/>
    <w:rsid w:val="00064EF1"/>
    <w:rsid w:val="00070C52"/>
    <w:rsid w:val="000737FE"/>
    <w:rsid w:val="00075716"/>
    <w:rsid w:val="00076ED5"/>
    <w:rsid w:val="00076F0C"/>
    <w:rsid w:val="000773EF"/>
    <w:rsid w:val="00083B15"/>
    <w:rsid w:val="000900A7"/>
    <w:rsid w:val="00090192"/>
    <w:rsid w:val="00092D68"/>
    <w:rsid w:val="00093DE2"/>
    <w:rsid w:val="00096E6D"/>
    <w:rsid w:val="000A61D7"/>
    <w:rsid w:val="000B33EB"/>
    <w:rsid w:val="000C0E25"/>
    <w:rsid w:val="000C290B"/>
    <w:rsid w:val="000C57A1"/>
    <w:rsid w:val="000C690B"/>
    <w:rsid w:val="000C7153"/>
    <w:rsid w:val="000D1D33"/>
    <w:rsid w:val="000D2A5F"/>
    <w:rsid w:val="000D2B69"/>
    <w:rsid w:val="000D4409"/>
    <w:rsid w:val="000D6327"/>
    <w:rsid w:val="000D7AD0"/>
    <w:rsid w:val="000E2495"/>
    <w:rsid w:val="000E4845"/>
    <w:rsid w:val="000E56CA"/>
    <w:rsid w:val="000F35BA"/>
    <w:rsid w:val="000F59BC"/>
    <w:rsid w:val="000F5A7C"/>
    <w:rsid w:val="000F6BEA"/>
    <w:rsid w:val="00100499"/>
    <w:rsid w:val="00100BE5"/>
    <w:rsid w:val="0010165F"/>
    <w:rsid w:val="00104DBB"/>
    <w:rsid w:val="001069A8"/>
    <w:rsid w:val="001127E6"/>
    <w:rsid w:val="00114E6C"/>
    <w:rsid w:val="00116836"/>
    <w:rsid w:val="00121BB0"/>
    <w:rsid w:val="00122EB1"/>
    <w:rsid w:val="0012341D"/>
    <w:rsid w:val="00124C7A"/>
    <w:rsid w:val="00124F83"/>
    <w:rsid w:val="00125C57"/>
    <w:rsid w:val="001268BC"/>
    <w:rsid w:val="00130C63"/>
    <w:rsid w:val="001365D6"/>
    <w:rsid w:val="001367D6"/>
    <w:rsid w:val="001373D5"/>
    <w:rsid w:val="00140193"/>
    <w:rsid w:val="0014276F"/>
    <w:rsid w:val="0014292A"/>
    <w:rsid w:val="001434EB"/>
    <w:rsid w:val="00143617"/>
    <w:rsid w:val="00151C6F"/>
    <w:rsid w:val="00156BF2"/>
    <w:rsid w:val="0015717D"/>
    <w:rsid w:val="00157EFA"/>
    <w:rsid w:val="00161757"/>
    <w:rsid w:val="00162909"/>
    <w:rsid w:val="001634F6"/>
    <w:rsid w:val="00166C0B"/>
    <w:rsid w:val="0016795B"/>
    <w:rsid w:val="00171913"/>
    <w:rsid w:val="001729AB"/>
    <w:rsid w:val="001751DA"/>
    <w:rsid w:val="00175894"/>
    <w:rsid w:val="00176AC9"/>
    <w:rsid w:val="00177B22"/>
    <w:rsid w:val="00180A80"/>
    <w:rsid w:val="001822CD"/>
    <w:rsid w:val="00182ECF"/>
    <w:rsid w:val="001859E7"/>
    <w:rsid w:val="001864BB"/>
    <w:rsid w:val="00190436"/>
    <w:rsid w:val="001923BF"/>
    <w:rsid w:val="00192E7C"/>
    <w:rsid w:val="00194403"/>
    <w:rsid w:val="001957C4"/>
    <w:rsid w:val="00196FD0"/>
    <w:rsid w:val="001971E9"/>
    <w:rsid w:val="0019733F"/>
    <w:rsid w:val="001A2648"/>
    <w:rsid w:val="001A7347"/>
    <w:rsid w:val="001B3736"/>
    <w:rsid w:val="001C1048"/>
    <w:rsid w:val="001C33C9"/>
    <w:rsid w:val="001C3821"/>
    <w:rsid w:val="001C733E"/>
    <w:rsid w:val="001D4070"/>
    <w:rsid w:val="001D7728"/>
    <w:rsid w:val="001E47ED"/>
    <w:rsid w:val="001E5F96"/>
    <w:rsid w:val="001E6BA8"/>
    <w:rsid w:val="001F1829"/>
    <w:rsid w:val="0020190D"/>
    <w:rsid w:val="00202024"/>
    <w:rsid w:val="00202905"/>
    <w:rsid w:val="00203721"/>
    <w:rsid w:val="0020718B"/>
    <w:rsid w:val="0021083E"/>
    <w:rsid w:val="002114D4"/>
    <w:rsid w:val="00213CF7"/>
    <w:rsid w:val="0022079B"/>
    <w:rsid w:val="00224A91"/>
    <w:rsid w:val="00226CDC"/>
    <w:rsid w:val="002300ED"/>
    <w:rsid w:val="002305E0"/>
    <w:rsid w:val="00231832"/>
    <w:rsid w:val="00235ABE"/>
    <w:rsid w:val="002409F1"/>
    <w:rsid w:val="00244967"/>
    <w:rsid w:val="00260625"/>
    <w:rsid w:val="002612AB"/>
    <w:rsid w:val="0026259D"/>
    <w:rsid w:val="00263D8E"/>
    <w:rsid w:val="00265B42"/>
    <w:rsid w:val="00267B97"/>
    <w:rsid w:val="00272505"/>
    <w:rsid w:val="00273CF4"/>
    <w:rsid w:val="00274365"/>
    <w:rsid w:val="00275B09"/>
    <w:rsid w:val="0027794D"/>
    <w:rsid w:val="00281082"/>
    <w:rsid w:val="00283829"/>
    <w:rsid w:val="00285300"/>
    <w:rsid w:val="00285356"/>
    <w:rsid w:val="00290ABA"/>
    <w:rsid w:val="00291159"/>
    <w:rsid w:val="00291801"/>
    <w:rsid w:val="00293115"/>
    <w:rsid w:val="00294B93"/>
    <w:rsid w:val="00295659"/>
    <w:rsid w:val="00295A34"/>
    <w:rsid w:val="00296716"/>
    <w:rsid w:val="00296D94"/>
    <w:rsid w:val="002A001A"/>
    <w:rsid w:val="002A14CE"/>
    <w:rsid w:val="002A3FEA"/>
    <w:rsid w:val="002A4195"/>
    <w:rsid w:val="002A4EC3"/>
    <w:rsid w:val="002A5BD2"/>
    <w:rsid w:val="002B25D8"/>
    <w:rsid w:val="002B2610"/>
    <w:rsid w:val="002B2E9A"/>
    <w:rsid w:val="002B2F62"/>
    <w:rsid w:val="002B6ED9"/>
    <w:rsid w:val="002C3AB2"/>
    <w:rsid w:val="002C4D3A"/>
    <w:rsid w:val="002C5047"/>
    <w:rsid w:val="002C5EB4"/>
    <w:rsid w:val="002C6AFB"/>
    <w:rsid w:val="002D0490"/>
    <w:rsid w:val="002D38B5"/>
    <w:rsid w:val="002D52A4"/>
    <w:rsid w:val="002D58DE"/>
    <w:rsid w:val="002D5A50"/>
    <w:rsid w:val="002D62C3"/>
    <w:rsid w:val="002E06B1"/>
    <w:rsid w:val="002E2881"/>
    <w:rsid w:val="002E5CF6"/>
    <w:rsid w:val="002F0DCF"/>
    <w:rsid w:val="002F1EF8"/>
    <w:rsid w:val="002F4173"/>
    <w:rsid w:val="002F7C79"/>
    <w:rsid w:val="0030189C"/>
    <w:rsid w:val="00306B76"/>
    <w:rsid w:val="00314D29"/>
    <w:rsid w:val="00315CD6"/>
    <w:rsid w:val="00321322"/>
    <w:rsid w:val="00323937"/>
    <w:rsid w:val="003262A9"/>
    <w:rsid w:val="00330AD0"/>
    <w:rsid w:val="0033369D"/>
    <w:rsid w:val="00333B6C"/>
    <w:rsid w:val="00333D9F"/>
    <w:rsid w:val="00335D52"/>
    <w:rsid w:val="00341E66"/>
    <w:rsid w:val="00342782"/>
    <w:rsid w:val="00344DCF"/>
    <w:rsid w:val="00350D7E"/>
    <w:rsid w:val="00354EB2"/>
    <w:rsid w:val="003557B8"/>
    <w:rsid w:val="00356D47"/>
    <w:rsid w:val="00362505"/>
    <w:rsid w:val="00364CB6"/>
    <w:rsid w:val="00365135"/>
    <w:rsid w:val="0036664F"/>
    <w:rsid w:val="00367E88"/>
    <w:rsid w:val="00371B49"/>
    <w:rsid w:val="003737FC"/>
    <w:rsid w:val="003825BF"/>
    <w:rsid w:val="00382AA7"/>
    <w:rsid w:val="00383A3D"/>
    <w:rsid w:val="00383B6C"/>
    <w:rsid w:val="003917EA"/>
    <w:rsid w:val="00391999"/>
    <w:rsid w:val="0039304D"/>
    <w:rsid w:val="0039351C"/>
    <w:rsid w:val="00393883"/>
    <w:rsid w:val="00397B74"/>
    <w:rsid w:val="003A3010"/>
    <w:rsid w:val="003A3FB0"/>
    <w:rsid w:val="003A4FA6"/>
    <w:rsid w:val="003A7086"/>
    <w:rsid w:val="003B202B"/>
    <w:rsid w:val="003B4023"/>
    <w:rsid w:val="003B56EE"/>
    <w:rsid w:val="003C248B"/>
    <w:rsid w:val="003C4C1E"/>
    <w:rsid w:val="003C67F3"/>
    <w:rsid w:val="003C7F0D"/>
    <w:rsid w:val="003D1620"/>
    <w:rsid w:val="003D3A7A"/>
    <w:rsid w:val="003D4951"/>
    <w:rsid w:val="003D5F54"/>
    <w:rsid w:val="003D612B"/>
    <w:rsid w:val="003E27E5"/>
    <w:rsid w:val="003E5141"/>
    <w:rsid w:val="003E5C70"/>
    <w:rsid w:val="003F1B26"/>
    <w:rsid w:val="003F239A"/>
    <w:rsid w:val="003F78E8"/>
    <w:rsid w:val="004023CE"/>
    <w:rsid w:val="004129DF"/>
    <w:rsid w:val="00413ED0"/>
    <w:rsid w:val="00420118"/>
    <w:rsid w:val="00420383"/>
    <w:rsid w:val="00422401"/>
    <w:rsid w:val="00427C79"/>
    <w:rsid w:val="00430D92"/>
    <w:rsid w:val="00431189"/>
    <w:rsid w:val="00433362"/>
    <w:rsid w:val="00441C5F"/>
    <w:rsid w:val="00447F1F"/>
    <w:rsid w:val="00453FC6"/>
    <w:rsid w:val="00460BD8"/>
    <w:rsid w:val="0046626F"/>
    <w:rsid w:val="00471948"/>
    <w:rsid w:val="00471B5D"/>
    <w:rsid w:val="004729CF"/>
    <w:rsid w:val="00473313"/>
    <w:rsid w:val="00476BB4"/>
    <w:rsid w:val="00476BC8"/>
    <w:rsid w:val="00480830"/>
    <w:rsid w:val="00484D85"/>
    <w:rsid w:val="004857A1"/>
    <w:rsid w:val="00486D71"/>
    <w:rsid w:val="004903B2"/>
    <w:rsid w:val="00493F89"/>
    <w:rsid w:val="00494ED9"/>
    <w:rsid w:val="004A3670"/>
    <w:rsid w:val="004A76F3"/>
    <w:rsid w:val="004B4819"/>
    <w:rsid w:val="004B4EDD"/>
    <w:rsid w:val="004C0288"/>
    <w:rsid w:val="004C20CE"/>
    <w:rsid w:val="004C59C7"/>
    <w:rsid w:val="004C5B6B"/>
    <w:rsid w:val="004C5D96"/>
    <w:rsid w:val="004D2CE3"/>
    <w:rsid w:val="004D431C"/>
    <w:rsid w:val="004E37DE"/>
    <w:rsid w:val="004F05B7"/>
    <w:rsid w:val="004F0E02"/>
    <w:rsid w:val="004F433F"/>
    <w:rsid w:val="004F5455"/>
    <w:rsid w:val="004F78F0"/>
    <w:rsid w:val="005012AD"/>
    <w:rsid w:val="005033D2"/>
    <w:rsid w:val="00503CEC"/>
    <w:rsid w:val="00504C2B"/>
    <w:rsid w:val="00505DD1"/>
    <w:rsid w:val="005068AC"/>
    <w:rsid w:val="00516D88"/>
    <w:rsid w:val="00517E94"/>
    <w:rsid w:val="005203EF"/>
    <w:rsid w:val="00521916"/>
    <w:rsid w:val="00521975"/>
    <w:rsid w:val="00525C90"/>
    <w:rsid w:val="0053132E"/>
    <w:rsid w:val="00531CB8"/>
    <w:rsid w:val="00531D30"/>
    <w:rsid w:val="00535948"/>
    <w:rsid w:val="00535DAB"/>
    <w:rsid w:val="005408F2"/>
    <w:rsid w:val="00540C06"/>
    <w:rsid w:val="00541375"/>
    <w:rsid w:val="00545473"/>
    <w:rsid w:val="005461CE"/>
    <w:rsid w:val="00546C63"/>
    <w:rsid w:val="00551425"/>
    <w:rsid w:val="00553DF6"/>
    <w:rsid w:val="005557BC"/>
    <w:rsid w:val="0056615E"/>
    <w:rsid w:val="00566884"/>
    <w:rsid w:val="00571308"/>
    <w:rsid w:val="0057256D"/>
    <w:rsid w:val="00572B9D"/>
    <w:rsid w:val="00572C89"/>
    <w:rsid w:val="00573B4A"/>
    <w:rsid w:val="00574978"/>
    <w:rsid w:val="00574BB4"/>
    <w:rsid w:val="00576E1A"/>
    <w:rsid w:val="00581693"/>
    <w:rsid w:val="00583126"/>
    <w:rsid w:val="00583BEA"/>
    <w:rsid w:val="005870AA"/>
    <w:rsid w:val="005875E3"/>
    <w:rsid w:val="00590625"/>
    <w:rsid w:val="00591EBB"/>
    <w:rsid w:val="00592370"/>
    <w:rsid w:val="00592832"/>
    <w:rsid w:val="00594CFE"/>
    <w:rsid w:val="00595A8D"/>
    <w:rsid w:val="00595D15"/>
    <w:rsid w:val="00597E48"/>
    <w:rsid w:val="005A0DCA"/>
    <w:rsid w:val="005A1FBC"/>
    <w:rsid w:val="005A3DD3"/>
    <w:rsid w:val="005A5A4D"/>
    <w:rsid w:val="005A733E"/>
    <w:rsid w:val="005B3E2E"/>
    <w:rsid w:val="005B6E53"/>
    <w:rsid w:val="005C2D4F"/>
    <w:rsid w:val="005C30F9"/>
    <w:rsid w:val="005C6EA8"/>
    <w:rsid w:val="005D1A8F"/>
    <w:rsid w:val="005D3943"/>
    <w:rsid w:val="005E34CD"/>
    <w:rsid w:val="005E49C0"/>
    <w:rsid w:val="005F10A9"/>
    <w:rsid w:val="005F11C5"/>
    <w:rsid w:val="005F24F3"/>
    <w:rsid w:val="005F299A"/>
    <w:rsid w:val="005F364D"/>
    <w:rsid w:val="005F3708"/>
    <w:rsid w:val="005F5CA7"/>
    <w:rsid w:val="00601AA6"/>
    <w:rsid w:val="00603673"/>
    <w:rsid w:val="00605B81"/>
    <w:rsid w:val="00606FE5"/>
    <w:rsid w:val="00607695"/>
    <w:rsid w:val="0061043C"/>
    <w:rsid w:val="006104BF"/>
    <w:rsid w:val="00611035"/>
    <w:rsid w:val="00611881"/>
    <w:rsid w:val="006126C5"/>
    <w:rsid w:val="00623A6B"/>
    <w:rsid w:val="006269E4"/>
    <w:rsid w:val="00626FD4"/>
    <w:rsid w:val="0063438C"/>
    <w:rsid w:val="0063763C"/>
    <w:rsid w:val="006461BB"/>
    <w:rsid w:val="0064641E"/>
    <w:rsid w:val="00647273"/>
    <w:rsid w:val="00647378"/>
    <w:rsid w:val="00647F76"/>
    <w:rsid w:val="00655064"/>
    <w:rsid w:val="006552F6"/>
    <w:rsid w:val="00660D8D"/>
    <w:rsid w:val="0066429A"/>
    <w:rsid w:val="00666B02"/>
    <w:rsid w:val="00670C3F"/>
    <w:rsid w:val="006715F4"/>
    <w:rsid w:val="006768F7"/>
    <w:rsid w:val="006774D5"/>
    <w:rsid w:val="00677563"/>
    <w:rsid w:val="006800FD"/>
    <w:rsid w:val="006805FC"/>
    <w:rsid w:val="00680C8A"/>
    <w:rsid w:val="0068160E"/>
    <w:rsid w:val="00681FF4"/>
    <w:rsid w:val="00686D77"/>
    <w:rsid w:val="006875AE"/>
    <w:rsid w:val="00687D90"/>
    <w:rsid w:val="00694449"/>
    <w:rsid w:val="00694B86"/>
    <w:rsid w:val="00695DC9"/>
    <w:rsid w:val="00696D57"/>
    <w:rsid w:val="00697339"/>
    <w:rsid w:val="006A20AD"/>
    <w:rsid w:val="006A4E12"/>
    <w:rsid w:val="006A5566"/>
    <w:rsid w:val="006A55B4"/>
    <w:rsid w:val="006A5AA8"/>
    <w:rsid w:val="006A78C6"/>
    <w:rsid w:val="006A7922"/>
    <w:rsid w:val="006A7A10"/>
    <w:rsid w:val="006B4600"/>
    <w:rsid w:val="006B69A5"/>
    <w:rsid w:val="006C011E"/>
    <w:rsid w:val="006C0F4A"/>
    <w:rsid w:val="006C1179"/>
    <w:rsid w:val="006C1839"/>
    <w:rsid w:val="006C21A6"/>
    <w:rsid w:val="006C5145"/>
    <w:rsid w:val="006C529F"/>
    <w:rsid w:val="006C6914"/>
    <w:rsid w:val="006D07D8"/>
    <w:rsid w:val="006D1AA6"/>
    <w:rsid w:val="006D29B2"/>
    <w:rsid w:val="006D5AFF"/>
    <w:rsid w:val="006D658E"/>
    <w:rsid w:val="006E19DE"/>
    <w:rsid w:val="006E2262"/>
    <w:rsid w:val="006E7D9F"/>
    <w:rsid w:val="006F2B96"/>
    <w:rsid w:val="006F349E"/>
    <w:rsid w:val="006F4A77"/>
    <w:rsid w:val="007073BA"/>
    <w:rsid w:val="00710C64"/>
    <w:rsid w:val="00711F38"/>
    <w:rsid w:val="00711F61"/>
    <w:rsid w:val="00712126"/>
    <w:rsid w:val="0072285E"/>
    <w:rsid w:val="00724E68"/>
    <w:rsid w:val="0073102F"/>
    <w:rsid w:val="0073148A"/>
    <w:rsid w:val="00732734"/>
    <w:rsid w:val="00732CBF"/>
    <w:rsid w:val="0073614B"/>
    <w:rsid w:val="00736778"/>
    <w:rsid w:val="00742D8F"/>
    <w:rsid w:val="00744305"/>
    <w:rsid w:val="00744F8C"/>
    <w:rsid w:val="00746704"/>
    <w:rsid w:val="007522CF"/>
    <w:rsid w:val="00754663"/>
    <w:rsid w:val="00756C58"/>
    <w:rsid w:val="00757795"/>
    <w:rsid w:val="0076110E"/>
    <w:rsid w:val="00765EDA"/>
    <w:rsid w:val="0076734C"/>
    <w:rsid w:val="00770345"/>
    <w:rsid w:val="0077125A"/>
    <w:rsid w:val="0077276A"/>
    <w:rsid w:val="00776114"/>
    <w:rsid w:val="0077685B"/>
    <w:rsid w:val="00786E5E"/>
    <w:rsid w:val="00790E92"/>
    <w:rsid w:val="00794A94"/>
    <w:rsid w:val="007A22BB"/>
    <w:rsid w:val="007A22DF"/>
    <w:rsid w:val="007A333D"/>
    <w:rsid w:val="007A5370"/>
    <w:rsid w:val="007A5A03"/>
    <w:rsid w:val="007A6C16"/>
    <w:rsid w:val="007B15C8"/>
    <w:rsid w:val="007B16BA"/>
    <w:rsid w:val="007B2D8F"/>
    <w:rsid w:val="007B520C"/>
    <w:rsid w:val="007B7B20"/>
    <w:rsid w:val="007C0138"/>
    <w:rsid w:val="007C2748"/>
    <w:rsid w:val="007C4DE7"/>
    <w:rsid w:val="007D1C79"/>
    <w:rsid w:val="007D265C"/>
    <w:rsid w:val="007D3D62"/>
    <w:rsid w:val="007D5005"/>
    <w:rsid w:val="007D50DD"/>
    <w:rsid w:val="007E435C"/>
    <w:rsid w:val="007E7048"/>
    <w:rsid w:val="007F004E"/>
    <w:rsid w:val="007F06C7"/>
    <w:rsid w:val="007F07F4"/>
    <w:rsid w:val="007F210D"/>
    <w:rsid w:val="007F571B"/>
    <w:rsid w:val="007F5758"/>
    <w:rsid w:val="007F77A6"/>
    <w:rsid w:val="00800B62"/>
    <w:rsid w:val="00802983"/>
    <w:rsid w:val="0080346D"/>
    <w:rsid w:val="00803F1F"/>
    <w:rsid w:val="00803F66"/>
    <w:rsid w:val="00803F7C"/>
    <w:rsid w:val="008040A8"/>
    <w:rsid w:val="008063E2"/>
    <w:rsid w:val="008112F8"/>
    <w:rsid w:val="0081487F"/>
    <w:rsid w:val="00814F9D"/>
    <w:rsid w:val="00816D2A"/>
    <w:rsid w:val="0082209F"/>
    <w:rsid w:val="008244C4"/>
    <w:rsid w:val="00834432"/>
    <w:rsid w:val="00834EC2"/>
    <w:rsid w:val="00840CAC"/>
    <w:rsid w:val="008413C5"/>
    <w:rsid w:val="00841E73"/>
    <w:rsid w:val="008520BC"/>
    <w:rsid w:val="00855137"/>
    <w:rsid w:val="008562C7"/>
    <w:rsid w:val="00856BB5"/>
    <w:rsid w:val="008636CE"/>
    <w:rsid w:val="008641FB"/>
    <w:rsid w:val="00865AF6"/>
    <w:rsid w:val="008711D6"/>
    <w:rsid w:val="00871B23"/>
    <w:rsid w:val="00871D86"/>
    <w:rsid w:val="00871EF3"/>
    <w:rsid w:val="00872EE4"/>
    <w:rsid w:val="00873003"/>
    <w:rsid w:val="0087563C"/>
    <w:rsid w:val="008767DF"/>
    <w:rsid w:val="00880CDF"/>
    <w:rsid w:val="008840C1"/>
    <w:rsid w:val="00884AC8"/>
    <w:rsid w:val="00884E7C"/>
    <w:rsid w:val="00886BED"/>
    <w:rsid w:val="00886EE6"/>
    <w:rsid w:val="008879E6"/>
    <w:rsid w:val="00893801"/>
    <w:rsid w:val="00896EA8"/>
    <w:rsid w:val="008A0388"/>
    <w:rsid w:val="008A4E2D"/>
    <w:rsid w:val="008B1A62"/>
    <w:rsid w:val="008B206C"/>
    <w:rsid w:val="008B48F3"/>
    <w:rsid w:val="008B76EC"/>
    <w:rsid w:val="008C08ED"/>
    <w:rsid w:val="008C4344"/>
    <w:rsid w:val="008C655A"/>
    <w:rsid w:val="008D365A"/>
    <w:rsid w:val="008D3E30"/>
    <w:rsid w:val="008D4C98"/>
    <w:rsid w:val="008D7C1F"/>
    <w:rsid w:val="008E32A5"/>
    <w:rsid w:val="008E6C31"/>
    <w:rsid w:val="008F0ECD"/>
    <w:rsid w:val="008F47D4"/>
    <w:rsid w:val="008F4E57"/>
    <w:rsid w:val="008F5A72"/>
    <w:rsid w:val="008F5EB1"/>
    <w:rsid w:val="008F7CFB"/>
    <w:rsid w:val="00901314"/>
    <w:rsid w:val="009072E2"/>
    <w:rsid w:val="00907C5F"/>
    <w:rsid w:val="00907C9F"/>
    <w:rsid w:val="00915F59"/>
    <w:rsid w:val="0091744D"/>
    <w:rsid w:val="00917A3D"/>
    <w:rsid w:val="00924573"/>
    <w:rsid w:val="009263B3"/>
    <w:rsid w:val="00927F70"/>
    <w:rsid w:val="00934E6B"/>
    <w:rsid w:val="00935C1F"/>
    <w:rsid w:val="00936AD0"/>
    <w:rsid w:val="0094660E"/>
    <w:rsid w:val="00953C60"/>
    <w:rsid w:val="00953E79"/>
    <w:rsid w:val="00956877"/>
    <w:rsid w:val="00957086"/>
    <w:rsid w:val="009670E6"/>
    <w:rsid w:val="00973B25"/>
    <w:rsid w:val="00974A8C"/>
    <w:rsid w:val="00974AA2"/>
    <w:rsid w:val="00975624"/>
    <w:rsid w:val="00976420"/>
    <w:rsid w:val="00977182"/>
    <w:rsid w:val="0098017E"/>
    <w:rsid w:val="009836A1"/>
    <w:rsid w:val="00985472"/>
    <w:rsid w:val="0098758A"/>
    <w:rsid w:val="0099408D"/>
    <w:rsid w:val="009942C3"/>
    <w:rsid w:val="00995E82"/>
    <w:rsid w:val="009A315A"/>
    <w:rsid w:val="009A3BB8"/>
    <w:rsid w:val="009A78FD"/>
    <w:rsid w:val="009A7D9F"/>
    <w:rsid w:val="009B2F54"/>
    <w:rsid w:val="009B311B"/>
    <w:rsid w:val="009B527F"/>
    <w:rsid w:val="009B7C99"/>
    <w:rsid w:val="009C3B29"/>
    <w:rsid w:val="009C7A9E"/>
    <w:rsid w:val="009D20AA"/>
    <w:rsid w:val="009D464E"/>
    <w:rsid w:val="009E068E"/>
    <w:rsid w:val="009E4E32"/>
    <w:rsid w:val="009E7214"/>
    <w:rsid w:val="009E774F"/>
    <w:rsid w:val="009F2CD7"/>
    <w:rsid w:val="009F3624"/>
    <w:rsid w:val="009F3EC0"/>
    <w:rsid w:val="009F5EEA"/>
    <w:rsid w:val="009F69D3"/>
    <w:rsid w:val="00A00E1A"/>
    <w:rsid w:val="00A0369F"/>
    <w:rsid w:val="00A06A09"/>
    <w:rsid w:val="00A11CAF"/>
    <w:rsid w:val="00A16D2D"/>
    <w:rsid w:val="00A21B4D"/>
    <w:rsid w:val="00A22033"/>
    <w:rsid w:val="00A25DF1"/>
    <w:rsid w:val="00A26406"/>
    <w:rsid w:val="00A27730"/>
    <w:rsid w:val="00A311D5"/>
    <w:rsid w:val="00A33384"/>
    <w:rsid w:val="00A3376E"/>
    <w:rsid w:val="00A337F4"/>
    <w:rsid w:val="00A33E9C"/>
    <w:rsid w:val="00A343E5"/>
    <w:rsid w:val="00A40C20"/>
    <w:rsid w:val="00A40D80"/>
    <w:rsid w:val="00A4278C"/>
    <w:rsid w:val="00A43307"/>
    <w:rsid w:val="00A44A34"/>
    <w:rsid w:val="00A44CB1"/>
    <w:rsid w:val="00A44FB1"/>
    <w:rsid w:val="00A52304"/>
    <w:rsid w:val="00A659BA"/>
    <w:rsid w:val="00A65E6C"/>
    <w:rsid w:val="00A66CF1"/>
    <w:rsid w:val="00A66DEF"/>
    <w:rsid w:val="00A6751F"/>
    <w:rsid w:val="00A67AE9"/>
    <w:rsid w:val="00A71F46"/>
    <w:rsid w:val="00A76379"/>
    <w:rsid w:val="00A81DB8"/>
    <w:rsid w:val="00A82F80"/>
    <w:rsid w:val="00A8324B"/>
    <w:rsid w:val="00A8414A"/>
    <w:rsid w:val="00A90102"/>
    <w:rsid w:val="00A92184"/>
    <w:rsid w:val="00A9643F"/>
    <w:rsid w:val="00AA0DDB"/>
    <w:rsid w:val="00AA2C3F"/>
    <w:rsid w:val="00AA4484"/>
    <w:rsid w:val="00AB1597"/>
    <w:rsid w:val="00AB2617"/>
    <w:rsid w:val="00AB26EB"/>
    <w:rsid w:val="00AC6783"/>
    <w:rsid w:val="00AD2442"/>
    <w:rsid w:val="00AD38D1"/>
    <w:rsid w:val="00AD4FAE"/>
    <w:rsid w:val="00AE1C13"/>
    <w:rsid w:val="00AE49B5"/>
    <w:rsid w:val="00AF1787"/>
    <w:rsid w:val="00AF1BD2"/>
    <w:rsid w:val="00AF2E8D"/>
    <w:rsid w:val="00AF350A"/>
    <w:rsid w:val="00AF472A"/>
    <w:rsid w:val="00B009C3"/>
    <w:rsid w:val="00B024D8"/>
    <w:rsid w:val="00B02F26"/>
    <w:rsid w:val="00B04A16"/>
    <w:rsid w:val="00B057C7"/>
    <w:rsid w:val="00B122B9"/>
    <w:rsid w:val="00B13AD8"/>
    <w:rsid w:val="00B13BEE"/>
    <w:rsid w:val="00B13DD8"/>
    <w:rsid w:val="00B15D34"/>
    <w:rsid w:val="00B200CD"/>
    <w:rsid w:val="00B2029A"/>
    <w:rsid w:val="00B25F8E"/>
    <w:rsid w:val="00B27A89"/>
    <w:rsid w:val="00B31033"/>
    <w:rsid w:val="00B32297"/>
    <w:rsid w:val="00B34D91"/>
    <w:rsid w:val="00B35511"/>
    <w:rsid w:val="00B4022A"/>
    <w:rsid w:val="00B470D3"/>
    <w:rsid w:val="00B50F4D"/>
    <w:rsid w:val="00B524BD"/>
    <w:rsid w:val="00B5649A"/>
    <w:rsid w:val="00B60A20"/>
    <w:rsid w:val="00B64F45"/>
    <w:rsid w:val="00B70549"/>
    <w:rsid w:val="00B73111"/>
    <w:rsid w:val="00B74B14"/>
    <w:rsid w:val="00B75B76"/>
    <w:rsid w:val="00B76709"/>
    <w:rsid w:val="00B84F81"/>
    <w:rsid w:val="00B8539D"/>
    <w:rsid w:val="00B91ACD"/>
    <w:rsid w:val="00B936A7"/>
    <w:rsid w:val="00B95ABA"/>
    <w:rsid w:val="00BA2437"/>
    <w:rsid w:val="00BA255B"/>
    <w:rsid w:val="00BA6572"/>
    <w:rsid w:val="00BB1F53"/>
    <w:rsid w:val="00BB1F67"/>
    <w:rsid w:val="00BB2540"/>
    <w:rsid w:val="00BC057F"/>
    <w:rsid w:val="00BC05A5"/>
    <w:rsid w:val="00BC21DE"/>
    <w:rsid w:val="00BC36C7"/>
    <w:rsid w:val="00BD0494"/>
    <w:rsid w:val="00BD0952"/>
    <w:rsid w:val="00BD399A"/>
    <w:rsid w:val="00BE62A2"/>
    <w:rsid w:val="00BE6CB3"/>
    <w:rsid w:val="00BE7303"/>
    <w:rsid w:val="00BF07FA"/>
    <w:rsid w:val="00BF2772"/>
    <w:rsid w:val="00BF72B9"/>
    <w:rsid w:val="00BF7C4C"/>
    <w:rsid w:val="00C0177A"/>
    <w:rsid w:val="00C03A4F"/>
    <w:rsid w:val="00C10059"/>
    <w:rsid w:val="00C10862"/>
    <w:rsid w:val="00C114F5"/>
    <w:rsid w:val="00C12330"/>
    <w:rsid w:val="00C134B3"/>
    <w:rsid w:val="00C2488A"/>
    <w:rsid w:val="00C24946"/>
    <w:rsid w:val="00C26C40"/>
    <w:rsid w:val="00C30104"/>
    <w:rsid w:val="00C3492D"/>
    <w:rsid w:val="00C40D9F"/>
    <w:rsid w:val="00C433AC"/>
    <w:rsid w:val="00C51178"/>
    <w:rsid w:val="00C536EF"/>
    <w:rsid w:val="00C5793C"/>
    <w:rsid w:val="00C661EA"/>
    <w:rsid w:val="00C66D17"/>
    <w:rsid w:val="00C7422A"/>
    <w:rsid w:val="00C75B67"/>
    <w:rsid w:val="00C765FA"/>
    <w:rsid w:val="00C80180"/>
    <w:rsid w:val="00C81C77"/>
    <w:rsid w:val="00C824F0"/>
    <w:rsid w:val="00C856C6"/>
    <w:rsid w:val="00C85991"/>
    <w:rsid w:val="00C86FD8"/>
    <w:rsid w:val="00C91637"/>
    <w:rsid w:val="00C9242E"/>
    <w:rsid w:val="00C95A4A"/>
    <w:rsid w:val="00CA1A7B"/>
    <w:rsid w:val="00CA6C5C"/>
    <w:rsid w:val="00CA7F46"/>
    <w:rsid w:val="00CB11E1"/>
    <w:rsid w:val="00CB33B9"/>
    <w:rsid w:val="00CB3FA8"/>
    <w:rsid w:val="00CB4037"/>
    <w:rsid w:val="00CB4082"/>
    <w:rsid w:val="00CB4708"/>
    <w:rsid w:val="00CC00BB"/>
    <w:rsid w:val="00CC4879"/>
    <w:rsid w:val="00CC55E1"/>
    <w:rsid w:val="00CD2DC7"/>
    <w:rsid w:val="00CD4D5F"/>
    <w:rsid w:val="00CD59B3"/>
    <w:rsid w:val="00CE201D"/>
    <w:rsid w:val="00CE2672"/>
    <w:rsid w:val="00CE3E64"/>
    <w:rsid w:val="00CE4267"/>
    <w:rsid w:val="00CF114B"/>
    <w:rsid w:val="00CF36E2"/>
    <w:rsid w:val="00CF63F3"/>
    <w:rsid w:val="00D02596"/>
    <w:rsid w:val="00D10F26"/>
    <w:rsid w:val="00D11372"/>
    <w:rsid w:val="00D127AE"/>
    <w:rsid w:val="00D155CF"/>
    <w:rsid w:val="00D15688"/>
    <w:rsid w:val="00D17742"/>
    <w:rsid w:val="00D2390E"/>
    <w:rsid w:val="00D242A3"/>
    <w:rsid w:val="00D27368"/>
    <w:rsid w:val="00D27773"/>
    <w:rsid w:val="00D311DB"/>
    <w:rsid w:val="00D34587"/>
    <w:rsid w:val="00D378CF"/>
    <w:rsid w:val="00D41322"/>
    <w:rsid w:val="00D41DFB"/>
    <w:rsid w:val="00D4255C"/>
    <w:rsid w:val="00D45357"/>
    <w:rsid w:val="00D516DE"/>
    <w:rsid w:val="00D54008"/>
    <w:rsid w:val="00D54F81"/>
    <w:rsid w:val="00D55B99"/>
    <w:rsid w:val="00D578FF"/>
    <w:rsid w:val="00D60952"/>
    <w:rsid w:val="00D61F58"/>
    <w:rsid w:val="00D66494"/>
    <w:rsid w:val="00D70BBB"/>
    <w:rsid w:val="00D711DC"/>
    <w:rsid w:val="00D7257E"/>
    <w:rsid w:val="00D7388D"/>
    <w:rsid w:val="00D741E8"/>
    <w:rsid w:val="00D74838"/>
    <w:rsid w:val="00D76971"/>
    <w:rsid w:val="00D802EE"/>
    <w:rsid w:val="00D826B2"/>
    <w:rsid w:val="00D841FA"/>
    <w:rsid w:val="00D85F6D"/>
    <w:rsid w:val="00D8799E"/>
    <w:rsid w:val="00D91049"/>
    <w:rsid w:val="00D93838"/>
    <w:rsid w:val="00D94527"/>
    <w:rsid w:val="00D95700"/>
    <w:rsid w:val="00D96F9D"/>
    <w:rsid w:val="00DA183C"/>
    <w:rsid w:val="00DA2DD3"/>
    <w:rsid w:val="00DB0AF1"/>
    <w:rsid w:val="00DB10D2"/>
    <w:rsid w:val="00DB1B84"/>
    <w:rsid w:val="00DB2085"/>
    <w:rsid w:val="00DB32D4"/>
    <w:rsid w:val="00DB6542"/>
    <w:rsid w:val="00DC091F"/>
    <w:rsid w:val="00DC27A3"/>
    <w:rsid w:val="00DC29BB"/>
    <w:rsid w:val="00DC3FF5"/>
    <w:rsid w:val="00DC520A"/>
    <w:rsid w:val="00DC58A9"/>
    <w:rsid w:val="00DC65B5"/>
    <w:rsid w:val="00DC6718"/>
    <w:rsid w:val="00DD12F3"/>
    <w:rsid w:val="00DD1D00"/>
    <w:rsid w:val="00DD739C"/>
    <w:rsid w:val="00DD7552"/>
    <w:rsid w:val="00DD7BA0"/>
    <w:rsid w:val="00DE312B"/>
    <w:rsid w:val="00DE4766"/>
    <w:rsid w:val="00DF01A5"/>
    <w:rsid w:val="00DF162F"/>
    <w:rsid w:val="00DF5D3A"/>
    <w:rsid w:val="00DF6F51"/>
    <w:rsid w:val="00E00155"/>
    <w:rsid w:val="00E0142B"/>
    <w:rsid w:val="00E01DEE"/>
    <w:rsid w:val="00E028A1"/>
    <w:rsid w:val="00E12485"/>
    <w:rsid w:val="00E14238"/>
    <w:rsid w:val="00E169D2"/>
    <w:rsid w:val="00E173C7"/>
    <w:rsid w:val="00E179A4"/>
    <w:rsid w:val="00E26E35"/>
    <w:rsid w:val="00E31306"/>
    <w:rsid w:val="00E362C6"/>
    <w:rsid w:val="00E36883"/>
    <w:rsid w:val="00E36D4B"/>
    <w:rsid w:val="00E37566"/>
    <w:rsid w:val="00E4486A"/>
    <w:rsid w:val="00E5126A"/>
    <w:rsid w:val="00E51EB7"/>
    <w:rsid w:val="00E5317B"/>
    <w:rsid w:val="00E53747"/>
    <w:rsid w:val="00E54D1D"/>
    <w:rsid w:val="00E56443"/>
    <w:rsid w:val="00E56CF2"/>
    <w:rsid w:val="00E61124"/>
    <w:rsid w:val="00E63787"/>
    <w:rsid w:val="00E63FC0"/>
    <w:rsid w:val="00E64331"/>
    <w:rsid w:val="00E65004"/>
    <w:rsid w:val="00E65326"/>
    <w:rsid w:val="00E6564C"/>
    <w:rsid w:val="00E657B8"/>
    <w:rsid w:val="00E67645"/>
    <w:rsid w:val="00E74AA1"/>
    <w:rsid w:val="00E74BD8"/>
    <w:rsid w:val="00E816E0"/>
    <w:rsid w:val="00E82066"/>
    <w:rsid w:val="00E8379B"/>
    <w:rsid w:val="00E84261"/>
    <w:rsid w:val="00E907FC"/>
    <w:rsid w:val="00E90E01"/>
    <w:rsid w:val="00E965C3"/>
    <w:rsid w:val="00EA08DC"/>
    <w:rsid w:val="00EA2D0D"/>
    <w:rsid w:val="00EA40A2"/>
    <w:rsid w:val="00EA4BC1"/>
    <w:rsid w:val="00EA592F"/>
    <w:rsid w:val="00EA64FC"/>
    <w:rsid w:val="00EB0913"/>
    <w:rsid w:val="00EB0A37"/>
    <w:rsid w:val="00EB1604"/>
    <w:rsid w:val="00EB4AEE"/>
    <w:rsid w:val="00EB5B09"/>
    <w:rsid w:val="00EB74D6"/>
    <w:rsid w:val="00EB7F7A"/>
    <w:rsid w:val="00EB7FAC"/>
    <w:rsid w:val="00EC5DB9"/>
    <w:rsid w:val="00ED20FA"/>
    <w:rsid w:val="00ED2ABF"/>
    <w:rsid w:val="00ED2C8E"/>
    <w:rsid w:val="00ED5D64"/>
    <w:rsid w:val="00ED6DDB"/>
    <w:rsid w:val="00EF0875"/>
    <w:rsid w:val="00EF3B4E"/>
    <w:rsid w:val="00EF6087"/>
    <w:rsid w:val="00F00180"/>
    <w:rsid w:val="00F02024"/>
    <w:rsid w:val="00F059E9"/>
    <w:rsid w:val="00F101DE"/>
    <w:rsid w:val="00F10ADE"/>
    <w:rsid w:val="00F11042"/>
    <w:rsid w:val="00F13260"/>
    <w:rsid w:val="00F14C01"/>
    <w:rsid w:val="00F14DF7"/>
    <w:rsid w:val="00F16B7C"/>
    <w:rsid w:val="00F20BBD"/>
    <w:rsid w:val="00F250B8"/>
    <w:rsid w:val="00F26215"/>
    <w:rsid w:val="00F27150"/>
    <w:rsid w:val="00F27231"/>
    <w:rsid w:val="00F30316"/>
    <w:rsid w:val="00F364D1"/>
    <w:rsid w:val="00F37ABC"/>
    <w:rsid w:val="00F42578"/>
    <w:rsid w:val="00F436F8"/>
    <w:rsid w:val="00F4370E"/>
    <w:rsid w:val="00F4428A"/>
    <w:rsid w:val="00F445D5"/>
    <w:rsid w:val="00F466F5"/>
    <w:rsid w:val="00F47A2A"/>
    <w:rsid w:val="00F50856"/>
    <w:rsid w:val="00F515CD"/>
    <w:rsid w:val="00F52F64"/>
    <w:rsid w:val="00F6202C"/>
    <w:rsid w:val="00F62135"/>
    <w:rsid w:val="00F646F6"/>
    <w:rsid w:val="00F647F2"/>
    <w:rsid w:val="00F676F4"/>
    <w:rsid w:val="00F71296"/>
    <w:rsid w:val="00F714A8"/>
    <w:rsid w:val="00F729E5"/>
    <w:rsid w:val="00F72CB6"/>
    <w:rsid w:val="00F731AC"/>
    <w:rsid w:val="00F73D59"/>
    <w:rsid w:val="00F75381"/>
    <w:rsid w:val="00F833AE"/>
    <w:rsid w:val="00F861CA"/>
    <w:rsid w:val="00F87D08"/>
    <w:rsid w:val="00F93D40"/>
    <w:rsid w:val="00F97E6D"/>
    <w:rsid w:val="00FA1633"/>
    <w:rsid w:val="00FA31BB"/>
    <w:rsid w:val="00FA7A11"/>
    <w:rsid w:val="00FB0FDF"/>
    <w:rsid w:val="00FB21F3"/>
    <w:rsid w:val="00FB269E"/>
    <w:rsid w:val="00FB34B5"/>
    <w:rsid w:val="00FB3FBF"/>
    <w:rsid w:val="00FC2FB3"/>
    <w:rsid w:val="00FC477C"/>
    <w:rsid w:val="00FC5FA1"/>
    <w:rsid w:val="00FC6D83"/>
    <w:rsid w:val="00FD1BB2"/>
    <w:rsid w:val="00FD2179"/>
    <w:rsid w:val="00FD2DB5"/>
    <w:rsid w:val="00FD2E80"/>
    <w:rsid w:val="00FD2EC1"/>
    <w:rsid w:val="00FD7F20"/>
    <w:rsid w:val="00FE4819"/>
    <w:rsid w:val="00FE4A68"/>
    <w:rsid w:val="00FE602B"/>
    <w:rsid w:val="00FE6DA7"/>
    <w:rsid w:val="00FE7852"/>
    <w:rsid w:val="00FE7E25"/>
    <w:rsid w:val="00FF4009"/>
    <w:rsid w:val="00FF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97DF34"/>
  <w15:docId w15:val="{020FC56C-32D0-4ED8-8923-C0A1C5A88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2C89"/>
    <w:pPr>
      <w:ind w:firstLine="709"/>
    </w:pPr>
    <w:rPr>
      <w:sz w:val="22"/>
    </w:rPr>
  </w:style>
  <w:style w:type="paragraph" w:styleId="1">
    <w:name w:val="heading 1"/>
    <w:basedOn w:val="a"/>
    <w:next w:val="a"/>
    <w:link w:val="10"/>
    <w:qFormat/>
    <w:rsid w:val="004F05B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F05B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92370"/>
    <w:pPr>
      <w:keepNext/>
      <w:ind w:firstLine="0"/>
      <w:jc w:val="center"/>
      <w:outlineLvl w:val="2"/>
    </w:pPr>
    <w:rPr>
      <w:rFonts w:ascii="Courier New" w:hAnsi="Courier New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047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592370"/>
    <w:pPr>
      <w:jc w:val="both"/>
    </w:pPr>
    <w:rPr>
      <w:sz w:val="28"/>
    </w:rPr>
  </w:style>
  <w:style w:type="paragraph" w:styleId="a5">
    <w:name w:val="Balloon Text"/>
    <w:basedOn w:val="a"/>
    <w:semiHidden/>
    <w:rsid w:val="00A66CF1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34EC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34EC2"/>
  </w:style>
  <w:style w:type="paragraph" w:customStyle="1" w:styleId="11">
    <w:name w:val="Знак1"/>
    <w:basedOn w:val="a"/>
    <w:rsid w:val="00647F76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character" w:customStyle="1" w:styleId="a8">
    <w:name w:val="Основной текст_"/>
    <w:link w:val="21"/>
    <w:rsid w:val="00DC58A9"/>
    <w:rPr>
      <w:spacing w:val="4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8"/>
    <w:rsid w:val="00DC58A9"/>
    <w:pPr>
      <w:widowControl w:val="0"/>
      <w:shd w:val="clear" w:color="auto" w:fill="FFFFFF"/>
      <w:spacing w:before="240" w:after="240" w:line="0" w:lineRule="atLeast"/>
      <w:ind w:firstLine="0"/>
    </w:pPr>
    <w:rPr>
      <w:spacing w:val="4"/>
      <w:sz w:val="23"/>
      <w:szCs w:val="23"/>
    </w:rPr>
  </w:style>
  <w:style w:type="character" w:styleId="a9">
    <w:name w:val="Hyperlink"/>
    <w:unhideWhenUsed/>
    <w:rsid w:val="00AB1597"/>
    <w:rPr>
      <w:color w:val="0000FF"/>
      <w:u w:val="single"/>
    </w:rPr>
  </w:style>
  <w:style w:type="paragraph" w:customStyle="1" w:styleId="aa">
    <w:name w:val="О чем"/>
    <w:basedOn w:val="a"/>
    <w:rsid w:val="004F05B7"/>
    <w:pPr>
      <w:ind w:left="709" w:firstLine="0"/>
    </w:pPr>
    <w:rPr>
      <w:rFonts w:ascii="Courier New" w:hAnsi="Courier New"/>
      <w:sz w:val="28"/>
    </w:rPr>
  </w:style>
  <w:style w:type="paragraph" w:customStyle="1" w:styleId="ConsPlusNormal">
    <w:name w:val="ConsPlusNormal"/>
    <w:rsid w:val="004F05B7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10">
    <w:name w:val="Заголовок 1 Знак"/>
    <w:link w:val="1"/>
    <w:rsid w:val="004F05B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4F05B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formattext">
    <w:name w:val="formattext"/>
    <w:basedOn w:val="a"/>
    <w:rsid w:val="00DD739C"/>
    <w:pPr>
      <w:spacing w:before="100" w:beforeAutospacing="1" w:after="100" w:afterAutospacing="1"/>
      <w:ind w:firstLine="0"/>
    </w:pPr>
    <w:rPr>
      <w:sz w:val="24"/>
      <w:szCs w:val="24"/>
    </w:rPr>
  </w:style>
  <w:style w:type="paragraph" w:styleId="ab">
    <w:name w:val="No Spacing"/>
    <w:uiPriority w:val="1"/>
    <w:qFormat/>
    <w:rsid w:val="00100BE5"/>
    <w:rPr>
      <w:rFonts w:ascii="Calibri" w:hAnsi="Calibri"/>
      <w:sz w:val="22"/>
      <w:szCs w:val="22"/>
    </w:rPr>
  </w:style>
  <w:style w:type="paragraph" w:styleId="ac">
    <w:name w:val="Normal (Web)"/>
    <w:basedOn w:val="a"/>
    <w:uiPriority w:val="99"/>
    <w:unhideWhenUsed/>
    <w:rsid w:val="003C67F3"/>
    <w:pPr>
      <w:spacing w:before="100" w:beforeAutospacing="1" w:after="100" w:afterAutospacing="1"/>
      <w:ind w:firstLine="0"/>
    </w:pPr>
    <w:rPr>
      <w:sz w:val="24"/>
      <w:szCs w:val="24"/>
    </w:rPr>
  </w:style>
  <w:style w:type="character" w:customStyle="1" w:styleId="ad">
    <w:name w:val="Другое_"/>
    <w:link w:val="ae"/>
    <w:rsid w:val="00660D8D"/>
  </w:style>
  <w:style w:type="character" w:customStyle="1" w:styleId="22">
    <w:name w:val="Заголовок №2_"/>
    <w:link w:val="23"/>
    <w:rsid w:val="00660D8D"/>
    <w:rPr>
      <w:b/>
      <w:bCs/>
      <w:sz w:val="26"/>
      <w:szCs w:val="26"/>
    </w:rPr>
  </w:style>
  <w:style w:type="character" w:customStyle="1" w:styleId="af">
    <w:name w:val="Подпись к картинке_"/>
    <w:link w:val="af0"/>
    <w:rsid w:val="00660D8D"/>
    <w:rPr>
      <w:color w:val="8C4D0D"/>
    </w:rPr>
  </w:style>
  <w:style w:type="character" w:customStyle="1" w:styleId="30">
    <w:name w:val="Основной текст (3)_"/>
    <w:link w:val="31"/>
    <w:rsid w:val="00660D8D"/>
    <w:rPr>
      <w:color w:val="FF00FF"/>
      <w:u w:val="single"/>
    </w:rPr>
  </w:style>
  <w:style w:type="character" w:customStyle="1" w:styleId="24">
    <w:name w:val="Основной текст (2)_"/>
    <w:link w:val="25"/>
    <w:rsid w:val="00660D8D"/>
    <w:rPr>
      <w:rFonts w:ascii="Malgun Gothic" w:eastAsia="Malgun Gothic" w:hAnsi="Malgun Gothic" w:cs="Malgun Gothic"/>
      <w:color w:val="00FFFF"/>
      <w:sz w:val="11"/>
      <w:szCs w:val="11"/>
    </w:rPr>
  </w:style>
  <w:style w:type="character" w:customStyle="1" w:styleId="4">
    <w:name w:val="Основной текст (4)_"/>
    <w:link w:val="40"/>
    <w:rsid w:val="00660D8D"/>
    <w:rPr>
      <w:color w:val="8C4D0D"/>
      <w:sz w:val="16"/>
      <w:szCs w:val="16"/>
    </w:rPr>
  </w:style>
  <w:style w:type="character" w:customStyle="1" w:styleId="5">
    <w:name w:val="Основной текст (5)_"/>
    <w:link w:val="50"/>
    <w:rsid w:val="00660D8D"/>
    <w:rPr>
      <w:sz w:val="32"/>
      <w:szCs w:val="32"/>
    </w:rPr>
  </w:style>
  <w:style w:type="character" w:customStyle="1" w:styleId="12">
    <w:name w:val="Заголовок №1_"/>
    <w:link w:val="13"/>
    <w:rsid w:val="00660D8D"/>
    <w:rPr>
      <w:sz w:val="32"/>
      <w:szCs w:val="32"/>
    </w:rPr>
  </w:style>
  <w:style w:type="paragraph" w:customStyle="1" w:styleId="ae">
    <w:name w:val="Другое"/>
    <w:basedOn w:val="a"/>
    <w:link w:val="ad"/>
    <w:rsid w:val="00660D8D"/>
    <w:pPr>
      <w:widowControl w:val="0"/>
      <w:spacing w:line="252" w:lineRule="auto"/>
      <w:ind w:firstLine="0"/>
      <w:jc w:val="center"/>
    </w:pPr>
    <w:rPr>
      <w:sz w:val="20"/>
    </w:rPr>
  </w:style>
  <w:style w:type="paragraph" w:customStyle="1" w:styleId="23">
    <w:name w:val="Заголовок №2"/>
    <w:basedOn w:val="a"/>
    <w:link w:val="22"/>
    <w:rsid w:val="00660D8D"/>
    <w:pPr>
      <w:widowControl w:val="0"/>
      <w:spacing w:after="60"/>
      <w:ind w:firstLine="0"/>
      <w:jc w:val="center"/>
      <w:outlineLvl w:val="1"/>
    </w:pPr>
    <w:rPr>
      <w:b/>
      <w:bCs/>
      <w:sz w:val="26"/>
      <w:szCs w:val="26"/>
    </w:rPr>
  </w:style>
  <w:style w:type="paragraph" w:customStyle="1" w:styleId="af0">
    <w:name w:val="Подпись к картинке"/>
    <w:basedOn w:val="a"/>
    <w:link w:val="af"/>
    <w:rsid w:val="00660D8D"/>
    <w:pPr>
      <w:widowControl w:val="0"/>
      <w:ind w:firstLine="0"/>
    </w:pPr>
    <w:rPr>
      <w:color w:val="8C4D0D"/>
      <w:sz w:val="20"/>
    </w:rPr>
  </w:style>
  <w:style w:type="paragraph" w:customStyle="1" w:styleId="14">
    <w:name w:val="Основной текст1"/>
    <w:basedOn w:val="a"/>
    <w:rsid w:val="00660D8D"/>
    <w:pPr>
      <w:widowControl w:val="0"/>
      <w:ind w:firstLine="0"/>
    </w:pPr>
    <w:rPr>
      <w:color w:val="000000"/>
      <w:sz w:val="24"/>
      <w:szCs w:val="24"/>
      <w:lang w:bidi="ru-RU"/>
    </w:rPr>
  </w:style>
  <w:style w:type="paragraph" w:customStyle="1" w:styleId="31">
    <w:name w:val="Основной текст (3)"/>
    <w:basedOn w:val="a"/>
    <w:link w:val="30"/>
    <w:rsid w:val="00660D8D"/>
    <w:pPr>
      <w:widowControl w:val="0"/>
      <w:ind w:firstLine="0"/>
    </w:pPr>
    <w:rPr>
      <w:color w:val="FF00FF"/>
      <w:sz w:val="20"/>
      <w:u w:val="single"/>
    </w:rPr>
  </w:style>
  <w:style w:type="paragraph" w:customStyle="1" w:styleId="25">
    <w:name w:val="Основной текст (2)"/>
    <w:basedOn w:val="a"/>
    <w:link w:val="24"/>
    <w:rsid w:val="00660D8D"/>
    <w:pPr>
      <w:widowControl w:val="0"/>
      <w:ind w:firstLine="0"/>
    </w:pPr>
    <w:rPr>
      <w:rFonts w:ascii="Malgun Gothic" w:eastAsia="Malgun Gothic" w:hAnsi="Malgun Gothic"/>
      <w:color w:val="00FFFF"/>
      <w:sz w:val="11"/>
      <w:szCs w:val="11"/>
    </w:rPr>
  </w:style>
  <w:style w:type="paragraph" w:customStyle="1" w:styleId="40">
    <w:name w:val="Основной текст (4)"/>
    <w:basedOn w:val="a"/>
    <w:link w:val="4"/>
    <w:rsid w:val="00660D8D"/>
    <w:pPr>
      <w:widowControl w:val="0"/>
      <w:ind w:firstLine="0"/>
    </w:pPr>
    <w:rPr>
      <w:color w:val="8C4D0D"/>
      <w:sz w:val="16"/>
      <w:szCs w:val="16"/>
    </w:rPr>
  </w:style>
  <w:style w:type="paragraph" w:customStyle="1" w:styleId="50">
    <w:name w:val="Основной текст (5)"/>
    <w:basedOn w:val="a"/>
    <w:link w:val="5"/>
    <w:rsid w:val="00660D8D"/>
    <w:pPr>
      <w:widowControl w:val="0"/>
      <w:ind w:firstLine="0"/>
      <w:jc w:val="center"/>
    </w:pPr>
    <w:rPr>
      <w:sz w:val="32"/>
      <w:szCs w:val="32"/>
    </w:rPr>
  </w:style>
  <w:style w:type="paragraph" w:customStyle="1" w:styleId="13">
    <w:name w:val="Заголовок №1"/>
    <w:basedOn w:val="a"/>
    <w:link w:val="12"/>
    <w:rsid w:val="00660D8D"/>
    <w:pPr>
      <w:widowControl w:val="0"/>
      <w:ind w:firstLine="0"/>
      <w:jc w:val="center"/>
      <w:outlineLvl w:val="0"/>
    </w:pPr>
    <w:rPr>
      <w:sz w:val="32"/>
      <w:szCs w:val="32"/>
    </w:rPr>
  </w:style>
  <w:style w:type="character" w:styleId="af1">
    <w:name w:val="annotation reference"/>
    <w:basedOn w:val="a0"/>
    <w:semiHidden/>
    <w:unhideWhenUsed/>
    <w:rsid w:val="00A40C20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A40C20"/>
    <w:rPr>
      <w:sz w:val="20"/>
    </w:rPr>
  </w:style>
  <w:style w:type="character" w:customStyle="1" w:styleId="af3">
    <w:name w:val="Текст примечания Знак"/>
    <w:basedOn w:val="a0"/>
    <w:link w:val="af2"/>
    <w:semiHidden/>
    <w:rsid w:val="00A40C20"/>
  </w:style>
  <w:style w:type="paragraph" w:styleId="af4">
    <w:name w:val="annotation subject"/>
    <w:basedOn w:val="af2"/>
    <w:next w:val="af2"/>
    <w:link w:val="af5"/>
    <w:semiHidden/>
    <w:unhideWhenUsed/>
    <w:rsid w:val="00A40C20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A40C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0;&#1086;&#1089;&#1090;&#1080;&#1085;&#1072;\&#1055;&#1088;&#1077;&#1076;&#1086;&#1089;&#1090;&#1072;&#1074;&#1083;&#1077;&#1085;&#1080;&#1077;\&#1055;&#1091;&#1073;&#1083;&#1080;&#1095;&#1085;&#1099;&#1081;%20&#1089;&#1077;&#1088;&#1074;&#1080;&#1090;&#1091;&#1090;\2024\&#1055;&#1091;&#1073;&#1083;&#1080;&#1095;&#1085;&#1099;&#1081;%20&#1089;&#1077;&#1088;&#1074;&#1080;&#1090;&#1091;&#1090;_&#1043;&#1072;&#1079;&#1087;&#1088;&#1086;&#1084;%20&#1075;&#1072;&#1079;&#1086;&#1088;&#1072;&#1089;&#1087;&#1088;.%20&#1058;&#1086;&#1084;&#1089;&#1082;_&#1054;&#1082;&#1090;&#1103;&#1073;&#1088;&#1100;&#1089;&#1082;&#1080;&#1081;%20&#1089;-&#1089;%209487%20&#1082;&#1074;.&#1084;\&#1087;&#1088;&#1086;&#1077;&#1082;&#1090;%20&#1087;&#1086;&#1089;&#1090;&#1072;&#1085;&#1086;&#1074;&#1083;&#1077;&#1085;&#1080;&#1103;%20&#1073;&#1077;&#1079;%20&#1089;&#1093;&#1077;&#108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83102-79C3-4098-8E5D-818567C95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проект постановления без схем.dotx</Template>
  <TotalTime>8</TotalTime>
  <Pages>3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экономического развития, имущества и земельных отношений</vt:lpstr>
    </vt:vector>
  </TitlesOfParts>
  <Company/>
  <LinksUpToDate>false</LinksUpToDate>
  <CharactersWithSpaces>6572</CharactersWithSpaces>
  <SharedDoc>false</SharedDoc>
  <HLinks>
    <vt:vector size="18" baseType="variant">
      <vt:variant>
        <vt:i4>5636151</vt:i4>
      </vt:variant>
      <vt:variant>
        <vt:i4>6</vt:i4>
      </vt:variant>
      <vt:variant>
        <vt:i4>0</vt:i4>
      </vt:variant>
      <vt:variant>
        <vt:i4>5</vt:i4>
      </vt:variant>
      <vt:variant>
        <vt:lpwstr>mailto:mail@gazpromgr.tomsk.ru</vt:lpwstr>
      </vt:variant>
      <vt:variant>
        <vt:lpwstr/>
      </vt:variant>
      <vt:variant>
        <vt:i4>1179735</vt:i4>
      </vt:variant>
      <vt:variant>
        <vt:i4>3</vt:i4>
      </vt:variant>
      <vt:variant>
        <vt:i4>0</vt:i4>
      </vt:variant>
      <vt:variant>
        <vt:i4>5</vt:i4>
      </vt:variant>
      <vt:variant>
        <vt:lpwstr>http://www.kuibyshev.nso.ru/</vt:lpwstr>
      </vt:variant>
      <vt:variant>
        <vt:lpwstr/>
      </vt:variant>
      <vt:variant>
        <vt:i4>1179735</vt:i4>
      </vt:variant>
      <vt:variant>
        <vt:i4>0</vt:i4>
      </vt:variant>
      <vt:variant>
        <vt:i4>0</vt:i4>
      </vt:variant>
      <vt:variant>
        <vt:i4>5</vt:i4>
      </vt:variant>
      <vt:variant>
        <vt:lpwstr>http://www.kuibyshev.nso.ru/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экономического развития, имущества и земельных отношений</dc:title>
  <dc:creator>Администрация района</dc:creator>
  <cp:lastModifiedBy>Пользователь</cp:lastModifiedBy>
  <cp:revision>5</cp:revision>
  <cp:lastPrinted>2024-04-05T07:16:00Z</cp:lastPrinted>
  <dcterms:created xsi:type="dcterms:W3CDTF">2024-09-05T03:11:00Z</dcterms:created>
  <dcterms:modified xsi:type="dcterms:W3CDTF">2025-01-15T04:29:00Z</dcterms:modified>
</cp:coreProperties>
</file>